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042D1A" w:rsidP="007572FC">
      <w:pPr>
        <w:pStyle w:val="Docketnumber"/>
      </w:pPr>
      <w:r>
        <w:t>PUC DOCKET NO. 47161</w:t>
      </w:r>
      <w:r>
        <w:br/>
        <w:t xml:space="preserve">SOAH DOCKET NO. </w:t>
      </w:r>
      <w:r w:rsidR="007572FC">
        <w:t>473-1</w:t>
      </w:r>
      <w:r w:rsidR="005E3281">
        <w:t>8</w:t>
      </w:r>
      <w:r w:rsidR="007572FC">
        <w:t>-</w:t>
      </w:r>
      <w:r>
        <w:t>1228.WS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042D1A" w:rsidP="001E360C">
            <w:pPr>
              <w:pStyle w:val="Docketstyle"/>
            </w:pPr>
            <w:r w:rsidRPr="00042D1A">
              <w:t>APPLICATION OF KERR COUNTY WATER SYSTEMS, LLC FOR AUTHORITY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042D1A" w:rsidP="00C54659">
      <w:pPr>
        <w:pStyle w:val="Titleoforder"/>
      </w:pPr>
      <w:r>
        <w:t>PROPOSED ORDER</w:t>
      </w:r>
    </w:p>
    <w:p w:rsidR="00042D1A" w:rsidRDefault="009F0372" w:rsidP="009F0372">
      <w:pPr>
        <w:pStyle w:val="BodyText"/>
        <w:ind w:right="100"/>
      </w:pPr>
      <w:r w:rsidRPr="00E8050F">
        <w:t>This Order addresses the application of Kerr County Water Systems, LLC (Kerr County</w:t>
      </w:r>
      <w:r w:rsidR="00FD01C1">
        <w:t xml:space="preserve"> WS</w:t>
      </w:r>
      <w:r w:rsidRPr="00E8050F">
        <w:t xml:space="preserve">) for authority to increase the rates charged to its ratepayers for water service in Kerr County. </w:t>
      </w:r>
      <w:r w:rsidR="00042D1A">
        <w:t xml:space="preserve"> </w:t>
      </w:r>
      <w:r w:rsidR="006449B8">
        <w:t>Kerr County WS</w:t>
      </w:r>
      <w:r w:rsidRPr="00E8050F">
        <w:t xml:space="preserve"> and Commission Staff filed an unopposed </w:t>
      </w:r>
      <w:r w:rsidR="00042D1A">
        <w:t xml:space="preserve">agreement </w:t>
      </w:r>
      <w:r w:rsidRPr="00E8050F">
        <w:t xml:space="preserve">that resolves </w:t>
      </w:r>
      <w:r w:rsidR="00042D1A">
        <w:t xml:space="preserve">certain issues </w:t>
      </w:r>
      <w:r w:rsidR="00FC35C4">
        <w:t>between</w:t>
      </w:r>
      <w:r w:rsidR="00042D1A">
        <w:t xml:space="preserve"> the parties </w:t>
      </w:r>
      <w:r w:rsidR="00FA4F45">
        <w:t>to</w:t>
      </w:r>
      <w:r w:rsidRPr="00E8050F">
        <w:t xml:space="preserve"> this proceeding</w:t>
      </w:r>
      <w:r w:rsidR="003E3B72" w:rsidRPr="00E8050F">
        <w:t xml:space="preserve">.  </w:t>
      </w:r>
      <w:r w:rsidRPr="00E8050F">
        <w:t xml:space="preserve">The Commission approves </w:t>
      </w:r>
      <w:r w:rsidR="006449B8">
        <w:t>Kerr County WS</w:t>
      </w:r>
      <w:r w:rsidR="00042D1A">
        <w:t>’</w:t>
      </w:r>
      <w:r w:rsidR="0059523F">
        <w:t xml:space="preserve">s change in water rates and associated tariff, </w:t>
      </w:r>
      <w:r w:rsidR="00042D1A">
        <w:t>as modified by the agreement</w:t>
      </w:r>
      <w:r w:rsidR="001D7AD1">
        <w:t>,</w:t>
      </w:r>
      <w:r w:rsidR="0059523F">
        <w:t xml:space="preserve"> </w:t>
      </w:r>
      <w:r w:rsidR="00FC35C4">
        <w:t>to the extent provided in this Order</w:t>
      </w:r>
      <w:r w:rsidR="00042D1A">
        <w:t>.</w:t>
      </w:r>
    </w:p>
    <w:p w:rsidR="009F0372" w:rsidRDefault="009F0372" w:rsidP="009F0372">
      <w:pPr>
        <w:pStyle w:val="Heading1"/>
      </w:pPr>
      <w:r w:rsidRPr="00E8050F">
        <w:t>Findings of Fact</w:t>
      </w:r>
    </w:p>
    <w:p w:rsidR="001F7AD5" w:rsidRPr="001F7AD5" w:rsidRDefault="001F7AD5" w:rsidP="001F7AD5">
      <w:pPr>
        <w:pStyle w:val="BodyText"/>
      </w:pPr>
      <w:r>
        <w:t>The Commission makes the following findings of fact.</w:t>
      </w:r>
    </w:p>
    <w:p w:rsidR="009F0372" w:rsidRPr="00E8050F" w:rsidRDefault="009F0372" w:rsidP="009F0372">
      <w:pPr>
        <w:pStyle w:val="Heading7"/>
      </w:pPr>
      <w:r w:rsidRPr="00E8050F">
        <w:t xml:space="preserve">Applicant </w:t>
      </w:r>
    </w:p>
    <w:p w:rsidR="009F0372" w:rsidRPr="00E8050F" w:rsidRDefault="006449B8" w:rsidP="009F0372">
      <w:pPr>
        <w:pStyle w:val="FOFNumbered"/>
      </w:pPr>
      <w:r>
        <w:t>Kerr County WS</w:t>
      </w:r>
      <w:r w:rsidR="009F0372" w:rsidRPr="00E8050F">
        <w:t xml:space="preserve"> provides retail water service to 88 connections under certificate of convenience and necessity number 13166 in Kerr County.</w:t>
      </w:r>
    </w:p>
    <w:p w:rsidR="009F0372" w:rsidRPr="00E8050F" w:rsidRDefault="009F0372" w:rsidP="009F0372">
      <w:pPr>
        <w:pStyle w:val="FOFNumbered"/>
      </w:pPr>
      <w:r w:rsidRPr="00E8050F">
        <w:t>The increase in water rates and associated tariff for this proceeding applies to the Bumblebee Hills system, public water system number 1330092.</w:t>
      </w:r>
    </w:p>
    <w:p w:rsidR="009F0372" w:rsidRPr="00E8050F" w:rsidRDefault="009F0372" w:rsidP="009F0372">
      <w:pPr>
        <w:pStyle w:val="Heading7"/>
      </w:pPr>
      <w:r w:rsidRPr="00E8050F">
        <w:t xml:space="preserve">Application  </w:t>
      </w:r>
    </w:p>
    <w:p w:rsidR="009F0372" w:rsidRPr="00E8050F" w:rsidRDefault="009F0372" w:rsidP="009F0372">
      <w:pPr>
        <w:pStyle w:val="FOFNumbered"/>
      </w:pPr>
      <w:r w:rsidRPr="00E8050F">
        <w:t xml:space="preserve">On July 3, 2017, </w:t>
      </w:r>
      <w:r w:rsidR="006449B8">
        <w:t>Kerr County WS</w:t>
      </w:r>
      <w:r w:rsidRPr="00E8050F">
        <w:t xml:space="preserve"> filed an application for authority to increase water rates for the metered connections it serves in Kerr County.</w:t>
      </w:r>
    </w:p>
    <w:p w:rsidR="009F0372" w:rsidRPr="00E8050F" w:rsidRDefault="00E532AF" w:rsidP="009F0372">
      <w:pPr>
        <w:pStyle w:val="FOFNumbered"/>
      </w:pPr>
      <w:r>
        <w:t>Using</w:t>
      </w:r>
      <w:r w:rsidRPr="00E8050F">
        <w:t xml:space="preserve"> </w:t>
      </w:r>
      <w:r w:rsidR="009F0372" w:rsidRPr="00E8050F">
        <w:t xml:space="preserve">a test year ending December 31, 2016, </w:t>
      </w:r>
      <w:r w:rsidR="006449B8">
        <w:t>Kerr County WS</w:t>
      </w:r>
      <w:r w:rsidR="009F0372" w:rsidRPr="00E8050F">
        <w:t xml:space="preserve"> requested an annual revenue requirement increase of $38,521.05, for an overall revenue requirement of $91,286.</w:t>
      </w:r>
    </w:p>
    <w:p w:rsidR="009F0372" w:rsidRPr="00E8050F" w:rsidRDefault="009F0372" w:rsidP="009F0372">
      <w:pPr>
        <w:pStyle w:val="FOFNumbered"/>
      </w:pPr>
      <w:r w:rsidRPr="00E8050F">
        <w:t xml:space="preserve">In the application, </w:t>
      </w:r>
      <w:r w:rsidR="006449B8">
        <w:t>Kerr County WS</w:t>
      </w:r>
      <w:r w:rsidRPr="00E8050F">
        <w:t xml:space="preserve"> calculated operations and maintenance expense of $57,181</w:t>
      </w:r>
      <w:r w:rsidR="00B87F97">
        <w:t>,</w:t>
      </w:r>
      <w:r w:rsidRPr="00E8050F">
        <w:t xml:space="preserve"> depreciation expense of $5,896, federal income tax</w:t>
      </w:r>
      <w:r w:rsidR="002F4952">
        <w:t xml:space="preserve"> expense</w:t>
      </w:r>
      <w:r w:rsidRPr="00E8050F">
        <w:t xml:space="preserve"> of $24,690</w:t>
      </w:r>
      <w:r w:rsidR="00B87F97">
        <w:t>,</w:t>
      </w:r>
      <w:r w:rsidRPr="00E8050F">
        <w:t xml:space="preserve"> and a </w:t>
      </w:r>
      <w:r w:rsidR="002F4952">
        <w:t xml:space="preserve">requested </w:t>
      </w:r>
      <w:r w:rsidRPr="00E8050F">
        <w:t>return of $3,518.</w:t>
      </w:r>
    </w:p>
    <w:p w:rsidR="009F0372" w:rsidRPr="00E8050F" w:rsidRDefault="009F0372" w:rsidP="009F0372">
      <w:pPr>
        <w:pStyle w:val="FOFNumbered"/>
      </w:pPr>
      <w:r w:rsidRPr="00E8050F">
        <w:lastRenderedPageBreak/>
        <w:t xml:space="preserve">In the application, </w:t>
      </w:r>
      <w:r w:rsidR="006449B8">
        <w:t>Kerr County WS</w:t>
      </w:r>
      <w:r w:rsidRPr="00E8050F">
        <w:t xml:space="preserve"> calculated an original cost for plant in service of $38,815</w:t>
      </w:r>
      <w:r w:rsidR="00B87F97">
        <w:t>,</w:t>
      </w:r>
      <w:r w:rsidRPr="00E8050F">
        <w:t xml:space="preserve"> accumulated depreciation of $15,585.46</w:t>
      </w:r>
      <w:r w:rsidR="00B87F97">
        <w:t>,</w:t>
      </w:r>
      <w:r w:rsidRPr="00E8050F">
        <w:t xml:space="preserve"> and net plant in service of $23,229.54.</w:t>
      </w:r>
    </w:p>
    <w:p w:rsidR="009F0372" w:rsidRPr="00E8050F" w:rsidRDefault="006449B8" w:rsidP="009F0372">
      <w:pPr>
        <w:pStyle w:val="FOFNumbered"/>
      </w:pPr>
      <w:r>
        <w:t>Kerr County WS</w:t>
      </w:r>
      <w:r w:rsidR="009F0372" w:rsidRPr="00E8050F">
        <w:t xml:space="preserve"> requested a rate of return of 11.58%.</w:t>
      </w:r>
    </w:p>
    <w:p w:rsidR="009F0372" w:rsidRPr="00E8050F" w:rsidRDefault="006449B8" w:rsidP="007455C1">
      <w:pPr>
        <w:pStyle w:val="FOFNumbered"/>
        <w:spacing w:after="120"/>
      </w:pPr>
      <w:r>
        <w:t>Kerr County WS</w:t>
      </w:r>
      <w:r w:rsidR="00010887">
        <w:t>’s</w:t>
      </w:r>
      <w:r w:rsidR="009F0372" w:rsidRPr="00E8050F">
        <w:t xml:space="preserve"> current and proposed metered water rates are as follows:</w:t>
      </w:r>
    </w:p>
    <w:tbl>
      <w:tblPr>
        <w:tblW w:w="0" w:type="auto"/>
        <w:tblInd w:w="738" w:type="dxa"/>
        <w:tblLayout w:type="fixed"/>
        <w:tblCellMar>
          <w:left w:w="0" w:type="dxa"/>
          <w:right w:w="0" w:type="dxa"/>
        </w:tblCellMar>
        <w:tblLook w:val="04A0" w:firstRow="1" w:lastRow="0" w:firstColumn="1" w:lastColumn="0" w:noHBand="0" w:noVBand="1"/>
      </w:tblPr>
      <w:tblGrid>
        <w:gridCol w:w="2765"/>
        <w:gridCol w:w="1483"/>
        <w:gridCol w:w="2750"/>
        <w:gridCol w:w="1508"/>
      </w:tblGrid>
      <w:tr w:rsidR="009F0372" w:rsidRPr="00E8050F" w:rsidTr="00F00B30">
        <w:trPr>
          <w:trHeight w:hRule="exact" w:val="274"/>
        </w:trPr>
        <w:tc>
          <w:tcPr>
            <w:tcW w:w="4248" w:type="dxa"/>
            <w:gridSpan w:val="2"/>
            <w:tcBorders>
              <w:top w:val="single" w:sz="5" w:space="0" w:color="000000"/>
              <w:left w:val="single" w:sz="5" w:space="0" w:color="000000"/>
              <w:bottom w:val="single" w:sz="5" w:space="0" w:color="000000"/>
              <w:right w:val="single" w:sz="5" w:space="0" w:color="000000"/>
            </w:tcBorders>
            <w:vAlign w:val="center"/>
          </w:tcPr>
          <w:p w:rsidR="009F0372" w:rsidRPr="00010887" w:rsidRDefault="009F0372" w:rsidP="00010887">
            <w:pPr>
              <w:jc w:val="center"/>
              <w:rPr>
                <w:b/>
              </w:rPr>
            </w:pPr>
            <w:r w:rsidRPr="00010887">
              <w:rPr>
                <w:b/>
              </w:rPr>
              <w:t>CURRENT RATES</w:t>
            </w:r>
          </w:p>
        </w:tc>
        <w:tc>
          <w:tcPr>
            <w:tcW w:w="4258" w:type="dxa"/>
            <w:gridSpan w:val="2"/>
            <w:tcBorders>
              <w:top w:val="single" w:sz="5" w:space="0" w:color="000000"/>
              <w:left w:val="single" w:sz="5" w:space="0" w:color="000000"/>
              <w:bottom w:val="single" w:sz="5" w:space="0" w:color="000000"/>
              <w:right w:val="single" w:sz="5" w:space="0" w:color="000000"/>
            </w:tcBorders>
            <w:vAlign w:val="center"/>
          </w:tcPr>
          <w:p w:rsidR="009F0372" w:rsidRPr="00010887" w:rsidRDefault="009F0372" w:rsidP="00010887">
            <w:pPr>
              <w:jc w:val="center"/>
              <w:rPr>
                <w:b/>
              </w:rPr>
            </w:pPr>
            <w:r w:rsidRPr="00010887">
              <w:rPr>
                <w:b/>
              </w:rPr>
              <w:t>PROPOSED RATES</w:t>
            </w:r>
          </w:p>
        </w:tc>
      </w:tr>
      <w:tr w:rsidR="004A65FA" w:rsidRPr="00E8050F" w:rsidTr="002736B4">
        <w:trPr>
          <w:trHeight w:hRule="exact" w:val="300"/>
        </w:trPr>
        <w:tc>
          <w:tcPr>
            <w:tcW w:w="2765" w:type="dxa"/>
            <w:tcBorders>
              <w:top w:val="single" w:sz="5" w:space="0" w:color="000000"/>
              <w:left w:val="single" w:sz="5" w:space="0" w:color="000000"/>
              <w:bottom w:val="single" w:sz="5" w:space="0" w:color="000000"/>
              <w:right w:val="none" w:sz="0" w:space="0" w:color="020000"/>
            </w:tcBorders>
            <w:vAlign w:val="center"/>
          </w:tcPr>
          <w:p w:rsidR="004A65FA" w:rsidRPr="00010887" w:rsidRDefault="004A65FA" w:rsidP="004A65FA">
            <w:r w:rsidRPr="00010887">
              <w:t>Monthly base rate including</w:t>
            </w:r>
          </w:p>
        </w:tc>
        <w:tc>
          <w:tcPr>
            <w:tcW w:w="1483" w:type="dxa"/>
            <w:tcBorders>
              <w:top w:val="single" w:sz="5" w:space="0" w:color="000000"/>
              <w:left w:val="none" w:sz="0" w:space="0" w:color="020000"/>
              <w:bottom w:val="single" w:sz="5" w:space="0" w:color="000000"/>
              <w:right w:val="single" w:sz="6" w:space="0" w:color="000000"/>
            </w:tcBorders>
            <w:vAlign w:val="center"/>
          </w:tcPr>
          <w:p w:rsidR="004A65FA" w:rsidRPr="00010887" w:rsidRDefault="004A65FA" w:rsidP="004A65FA">
            <w:pPr>
              <w:rPr>
                <w:u w:val="single"/>
              </w:rPr>
            </w:pPr>
            <w:r w:rsidRPr="00010887">
              <w:rPr>
                <w:u w:val="single"/>
              </w:rPr>
              <w:t>3,000 gallons</w:t>
            </w:r>
          </w:p>
        </w:tc>
        <w:tc>
          <w:tcPr>
            <w:tcW w:w="2750" w:type="dxa"/>
            <w:vMerge w:val="restart"/>
            <w:tcBorders>
              <w:top w:val="single" w:sz="5" w:space="0" w:color="000000"/>
              <w:left w:val="single" w:sz="5" w:space="0" w:color="000000"/>
              <w:bottom w:val="single" w:sz="5" w:space="0" w:color="000000"/>
              <w:right w:val="none" w:sz="0" w:space="0" w:color="020000"/>
            </w:tcBorders>
            <w:vAlign w:val="center"/>
          </w:tcPr>
          <w:p w:rsidR="004A65FA" w:rsidRPr="00010887" w:rsidRDefault="004A65FA" w:rsidP="004A65FA">
            <w:pPr>
              <w:pBdr>
                <w:bottom w:val="single" w:sz="4" w:space="1" w:color="auto"/>
              </w:pBdr>
            </w:pPr>
            <w:r w:rsidRPr="00010887">
              <w:t>Monthly base rate including</w:t>
            </w:r>
          </w:p>
          <w:p w:rsidR="004A65FA" w:rsidRPr="00E8050F" w:rsidRDefault="004A65FA" w:rsidP="004A65FA">
            <w:r w:rsidRPr="00E8050F">
              <w:t>Meter Size:</w:t>
            </w:r>
          </w:p>
          <w:p w:rsidR="004A65FA" w:rsidRPr="00010887" w:rsidRDefault="004A65FA" w:rsidP="004A65FA">
            <w:r w:rsidRPr="004A65FA">
              <w:rPr>
                <w:b/>
              </w:rPr>
              <w:t>RESIDENTIAL</w:t>
            </w:r>
          </w:p>
        </w:tc>
        <w:tc>
          <w:tcPr>
            <w:tcW w:w="1508" w:type="dxa"/>
            <w:tcBorders>
              <w:top w:val="single" w:sz="5" w:space="0" w:color="000000"/>
              <w:left w:val="none" w:sz="0" w:space="0" w:color="020000"/>
              <w:bottom w:val="single" w:sz="5" w:space="0" w:color="000000"/>
              <w:right w:val="single" w:sz="6" w:space="0" w:color="000000"/>
            </w:tcBorders>
            <w:vAlign w:val="center"/>
          </w:tcPr>
          <w:p w:rsidR="004A65FA" w:rsidRPr="00010887" w:rsidRDefault="004A65FA" w:rsidP="004A65FA">
            <w:pPr>
              <w:rPr>
                <w:u w:val="single"/>
              </w:rPr>
            </w:pPr>
            <w:r w:rsidRPr="00010887">
              <w:rPr>
                <w:u w:val="single"/>
              </w:rPr>
              <w:t>0 gallons</w:t>
            </w:r>
          </w:p>
        </w:tc>
      </w:tr>
      <w:tr w:rsidR="004A65FA" w:rsidRPr="00E8050F" w:rsidTr="002736B4">
        <w:trPr>
          <w:trHeight w:hRule="exact" w:val="542"/>
        </w:trPr>
        <w:tc>
          <w:tcPr>
            <w:tcW w:w="2765" w:type="dxa"/>
            <w:tcBorders>
              <w:top w:val="single" w:sz="5" w:space="0" w:color="000000"/>
              <w:left w:val="single" w:sz="5" w:space="0" w:color="000000"/>
              <w:bottom w:val="single" w:sz="5" w:space="0" w:color="000000"/>
              <w:right w:val="none" w:sz="0" w:space="0" w:color="020000"/>
            </w:tcBorders>
          </w:tcPr>
          <w:p w:rsidR="004A65FA" w:rsidRPr="00E8050F" w:rsidRDefault="004A65FA" w:rsidP="004A65FA">
            <w:r w:rsidRPr="00E8050F">
              <w:t>Meter Size:</w:t>
            </w:r>
          </w:p>
          <w:p w:rsidR="004A65FA" w:rsidRPr="004A65FA" w:rsidRDefault="004A65FA" w:rsidP="004A65FA">
            <w:pPr>
              <w:rPr>
                <w:b/>
              </w:rPr>
            </w:pPr>
            <w:r w:rsidRPr="004A65FA">
              <w:rPr>
                <w:b/>
              </w:rPr>
              <w:t>RESIDENTIAL</w:t>
            </w:r>
          </w:p>
        </w:tc>
        <w:tc>
          <w:tcPr>
            <w:tcW w:w="1483" w:type="dxa"/>
            <w:tcBorders>
              <w:top w:val="single" w:sz="5" w:space="0" w:color="000000"/>
              <w:left w:val="none" w:sz="0" w:space="0" w:color="020000"/>
              <w:bottom w:val="single" w:sz="5" w:space="0" w:color="000000"/>
              <w:right w:val="single" w:sz="5" w:space="0" w:color="000000"/>
            </w:tcBorders>
          </w:tcPr>
          <w:p w:rsidR="004A65FA" w:rsidRPr="00E8050F" w:rsidRDefault="004A65FA" w:rsidP="004A65FA">
            <w:r w:rsidRPr="00E8050F">
              <w:t xml:space="preserve"> </w:t>
            </w:r>
          </w:p>
        </w:tc>
        <w:tc>
          <w:tcPr>
            <w:tcW w:w="2750" w:type="dxa"/>
            <w:vMerge/>
            <w:tcBorders>
              <w:top w:val="single" w:sz="5" w:space="0" w:color="000000"/>
              <w:left w:val="single" w:sz="5" w:space="0" w:color="000000"/>
              <w:bottom w:val="single" w:sz="5" w:space="0" w:color="000000"/>
              <w:right w:val="none" w:sz="0" w:space="0" w:color="020000"/>
            </w:tcBorders>
          </w:tcPr>
          <w:p w:rsidR="004A65FA" w:rsidRPr="00E8050F" w:rsidRDefault="004A65FA" w:rsidP="004A65FA"/>
        </w:tc>
        <w:tc>
          <w:tcPr>
            <w:tcW w:w="1508" w:type="dxa"/>
            <w:tcBorders>
              <w:top w:val="single" w:sz="5" w:space="0" w:color="000000"/>
              <w:left w:val="none" w:sz="0" w:space="0" w:color="020000"/>
              <w:bottom w:val="single" w:sz="5" w:space="0" w:color="000000"/>
              <w:right w:val="single" w:sz="5" w:space="0" w:color="000000"/>
            </w:tcBorders>
          </w:tcPr>
          <w:p w:rsidR="004A65FA" w:rsidRPr="00E8050F" w:rsidRDefault="004A65FA" w:rsidP="004A65FA">
            <w:r w:rsidRPr="00E8050F">
              <w:t xml:space="preserve"> </w:t>
            </w:r>
          </w:p>
        </w:tc>
      </w:tr>
      <w:tr w:rsidR="004A65FA" w:rsidRPr="00E8050F" w:rsidTr="004A65FA">
        <w:trPr>
          <w:trHeight w:hRule="exact" w:val="259"/>
        </w:trPr>
        <w:tc>
          <w:tcPr>
            <w:tcW w:w="2765" w:type="dxa"/>
            <w:tcBorders>
              <w:top w:val="single" w:sz="5" w:space="0" w:color="000000"/>
              <w:left w:val="single" w:sz="5" w:space="0" w:color="000000"/>
              <w:bottom w:val="single" w:sz="5" w:space="0" w:color="000000"/>
              <w:right w:val="none" w:sz="0" w:space="0" w:color="020000"/>
            </w:tcBorders>
            <w:vAlign w:val="center"/>
          </w:tcPr>
          <w:p w:rsidR="004A65FA" w:rsidRPr="00E8050F" w:rsidRDefault="004A65FA" w:rsidP="004A65FA">
            <w:r w:rsidRPr="00E8050F">
              <w:t>5/8" x 3/4"</w:t>
            </w:r>
          </w:p>
        </w:tc>
        <w:tc>
          <w:tcPr>
            <w:tcW w:w="1483" w:type="dxa"/>
            <w:tcBorders>
              <w:top w:val="single" w:sz="5" w:space="0" w:color="000000"/>
              <w:left w:val="none" w:sz="0" w:space="0" w:color="020000"/>
              <w:bottom w:val="single" w:sz="5" w:space="0" w:color="000000"/>
              <w:right w:val="single" w:sz="5" w:space="0" w:color="000000"/>
            </w:tcBorders>
            <w:vAlign w:val="center"/>
          </w:tcPr>
          <w:p w:rsidR="004A65FA" w:rsidRPr="00E8050F" w:rsidRDefault="004A65FA" w:rsidP="004A65FA">
            <w:r w:rsidRPr="00E8050F">
              <w:t>$</w:t>
            </w:r>
            <w:r w:rsidRPr="00E8050F">
              <w:tab/>
            </w:r>
            <w:r>
              <w:t xml:space="preserve">  </w:t>
            </w:r>
            <w:r w:rsidRPr="00E8050F">
              <w:t>21.75</w:t>
            </w:r>
          </w:p>
        </w:tc>
        <w:tc>
          <w:tcPr>
            <w:tcW w:w="2750" w:type="dxa"/>
            <w:tcBorders>
              <w:top w:val="single" w:sz="5" w:space="0" w:color="000000"/>
              <w:left w:val="single" w:sz="5" w:space="0" w:color="000000"/>
              <w:bottom w:val="single" w:sz="5" w:space="0" w:color="000000"/>
              <w:right w:val="none" w:sz="0" w:space="0" w:color="020000"/>
            </w:tcBorders>
            <w:vAlign w:val="center"/>
          </w:tcPr>
          <w:p w:rsidR="004A65FA" w:rsidRPr="00E8050F" w:rsidRDefault="004A65FA" w:rsidP="004A65FA">
            <w:r w:rsidRPr="00E8050F">
              <w:t>5/8" x 3/4"</w:t>
            </w:r>
          </w:p>
        </w:tc>
        <w:tc>
          <w:tcPr>
            <w:tcW w:w="1508" w:type="dxa"/>
            <w:tcBorders>
              <w:top w:val="single" w:sz="4" w:space="0" w:color="auto"/>
              <w:left w:val="none" w:sz="0" w:space="0" w:color="020000"/>
              <w:bottom w:val="single" w:sz="5" w:space="0" w:color="000000"/>
              <w:right w:val="single" w:sz="5" w:space="0" w:color="000000"/>
            </w:tcBorders>
            <w:vAlign w:val="center"/>
          </w:tcPr>
          <w:p w:rsidR="004A65FA" w:rsidRPr="00E8050F" w:rsidRDefault="004A65FA" w:rsidP="004A65FA">
            <w:r w:rsidRPr="00E8050F">
              <w:t>$</w:t>
            </w:r>
            <w:r w:rsidRPr="00E8050F">
              <w:tab/>
            </w:r>
            <w:r>
              <w:t xml:space="preserve">  </w:t>
            </w:r>
            <w:r w:rsidRPr="00E8050F">
              <w:t>33.53</w:t>
            </w:r>
          </w:p>
        </w:tc>
      </w:tr>
      <w:tr w:rsidR="004A65FA" w:rsidRPr="00E8050F" w:rsidTr="00F00B30">
        <w:trPr>
          <w:trHeight w:hRule="exact" w:val="264"/>
        </w:trPr>
        <w:tc>
          <w:tcPr>
            <w:tcW w:w="2765" w:type="dxa"/>
            <w:tcBorders>
              <w:top w:val="single" w:sz="5" w:space="0" w:color="000000"/>
              <w:left w:val="single" w:sz="5" w:space="0" w:color="000000"/>
              <w:bottom w:val="single" w:sz="5" w:space="0" w:color="000000"/>
              <w:right w:val="none" w:sz="0" w:space="0" w:color="020000"/>
            </w:tcBorders>
            <w:vAlign w:val="center"/>
          </w:tcPr>
          <w:p w:rsidR="004A65FA" w:rsidRPr="00E8050F" w:rsidRDefault="004A65FA" w:rsidP="004A65FA">
            <w:r w:rsidRPr="00E8050F">
              <w:t>1"</w:t>
            </w:r>
          </w:p>
        </w:tc>
        <w:tc>
          <w:tcPr>
            <w:tcW w:w="1483" w:type="dxa"/>
            <w:tcBorders>
              <w:top w:val="single" w:sz="5" w:space="0" w:color="000000"/>
              <w:left w:val="none" w:sz="0" w:space="0" w:color="020000"/>
              <w:bottom w:val="single" w:sz="5" w:space="0" w:color="000000"/>
              <w:right w:val="single" w:sz="5" w:space="0" w:color="000000"/>
            </w:tcBorders>
            <w:vAlign w:val="center"/>
          </w:tcPr>
          <w:p w:rsidR="004A65FA" w:rsidRPr="00E8050F" w:rsidRDefault="004A65FA" w:rsidP="004A65FA">
            <w:r w:rsidRPr="00E8050F">
              <w:t>$</w:t>
            </w:r>
            <w:r w:rsidRPr="00E8050F">
              <w:tab/>
            </w:r>
            <w:r>
              <w:t xml:space="preserve">  </w:t>
            </w:r>
            <w:r w:rsidRPr="00E8050F">
              <w:t>45.38</w:t>
            </w:r>
          </w:p>
        </w:tc>
        <w:tc>
          <w:tcPr>
            <w:tcW w:w="2750" w:type="dxa"/>
            <w:tcBorders>
              <w:top w:val="single" w:sz="5" w:space="0" w:color="000000"/>
              <w:left w:val="single" w:sz="5" w:space="0" w:color="000000"/>
              <w:bottom w:val="single" w:sz="5" w:space="0" w:color="000000"/>
              <w:right w:val="none" w:sz="0" w:space="0" w:color="020000"/>
            </w:tcBorders>
            <w:vAlign w:val="center"/>
          </w:tcPr>
          <w:p w:rsidR="004A65FA" w:rsidRPr="00E8050F" w:rsidRDefault="004A65FA" w:rsidP="004A65FA">
            <w:r w:rsidRPr="00E8050F">
              <w:t>1"</w:t>
            </w:r>
          </w:p>
        </w:tc>
        <w:tc>
          <w:tcPr>
            <w:tcW w:w="1508" w:type="dxa"/>
            <w:tcBorders>
              <w:top w:val="single" w:sz="5" w:space="0" w:color="000000"/>
              <w:left w:val="none" w:sz="0" w:space="0" w:color="020000"/>
              <w:bottom w:val="single" w:sz="5" w:space="0" w:color="000000"/>
              <w:right w:val="single" w:sz="5" w:space="0" w:color="000000"/>
            </w:tcBorders>
            <w:vAlign w:val="center"/>
          </w:tcPr>
          <w:p w:rsidR="004A65FA" w:rsidRPr="00E8050F" w:rsidRDefault="004A65FA" w:rsidP="004A65FA">
            <w:r w:rsidRPr="00E8050F">
              <w:t>$</w:t>
            </w:r>
            <w:r w:rsidRPr="00E8050F">
              <w:tab/>
            </w:r>
            <w:r>
              <w:t xml:space="preserve">  </w:t>
            </w:r>
            <w:r w:rsidRPr="00E8050F">
              <w:t>83.82</w:t>
            </w:r>
          </w:p>
        </w:tc>
      </w:tr>
      <w:tr w:rsidR="004A65FA" w:rsidRPr="00E8050F" w:rsidTr="00F00B30">
        <w:trPr>
          <w:trHeight w:hRule="exact" w:val="264"/>
        </w:trPr>
        <w:tc>
          <w:tcPr>
            <w:tcW w:w="2765" w:type="dxa"/>
            <w:tcBorders>
              <w:top w:val="single" w:sz="5" w:space="0" w:color="000000"/>
              <w:left w:val="single" w:sz="5" w:space="0" w:color="000000"/>
              <w:bottom w:val="single" w:sz="5" w:space="0" w:color="000000"/>
              <w:right w:val="none" w:sz="0" w:space="0" w:color="020000"/>
            </w:tcBorders>
            <w:vAlign w:val="center"/>
          </w:tcPr>
          <w:p w:rsidR="004A65FA" w:rsidRPr="00E8050F" w:rsidRDefault="004A65FA" w:rsidP="004A65FA">
            <w:r w:rsidRPr="00E8050F">
              <w:t>1-1/2"</w:t>
            </w:r>
          </w:p>
        </w:tc>
        <w:tc>
          <w:tcPr>
            <w:tcW w:w="1483" w:type="dxa"/>
            <w:tcBorders>
              <w:top w:val="single" w:sz="5" w:space="0" w:color="000000"/>
              <w:left w:val="none" w:sz="0" w:space="0" w:color="020000"/>
              <w:bottom w:val="single" w:sz="5" w:space="0" w:color="000000"/>
              <w:right w:val="single" w:sz="5" w:space="0" w:color="000000"/>
            </w:tcBorders>
            <w:vAlign w:val="center"/>
          </w:tcPr>
          <w:p w:rsidR="004A65FA" w:rsidRPr="00E8050F" w:rsidRDefault="004A65FA" w:rsidP="004A65FA">
            <w:r w:rsidRPr="00E8050F">
              <w:t>$</w:t>
            </w:r>
            <w:r w:rsidRPr="00E8050F">
              <w:tab/>
            </w:r>
            <w:r>
              <w:t xml:space="preserve">  </w:t>
            </w:r>
            <w:r w:rsidRPr="00E8050F">
              <w:t>84.75</w:t>
            </w:r>
          </w:p>
        </w:tc>
        <w:tc>
          <w:tcPr>
            <w:tcW w:w="2750" w:type="dxa"/>
            <w:tcBorders>
              <w:top w:val="single" w:sz="5" w:space="0" w:color="000000"/>
              <w:left w:val="single" w:sz="5" w:space="0" w:color="000000"/>
              <w:bottom w:val="single" w:sz="5" w:space="0" w:color="000000"/>
              <w:right w:val="none" w:sz="0" w:space="0" w:color="020000"/>
            </w:tcBorders>
            <w:vAlign w:val="center"/>
          </w:tcPr>
          <w:p w:rsidR="004A65FA" w:rsidRPr="00E8050F" w:rsidRDefault="004A65FA" w:rsidP="004A65FA">
            <w:r w:rsidRPr="00E8050F">
              <w:t>1-1/2"</w:t>
            </w:r>
          </w:p>
        </w:tc>
        <w:tc>
          <w:tcPr>
            <w:tcW w:w="1508" w:type="dxa"/>
            <w:tcBorders>
              <w:top w:val="single" w:sz="5" w:space="0" w:color="000000"/>
              <w:left w:val="none" w:sz="0" w:space="0" w:color="020000"/>
              <w:bottom w:val="single" w:sz="5" w:space="0" w:color="000000"/>
              <w:right w:val="single" w:sz="5" w:space="0" w:color="000000"/>
            </w:tcBorders>
            <w:vAlign w:val="center"/>
          </w:tcPr>
          <w:p w:rsidR="004A65FA" w:rsidRPr="00E8050F" w:rsidRDefault="004A65FA" w:rsidP="004A65FA">
            <w:r w:rsidRPr="00E8050F">
              <w:t>$</w:t>
            </w:r>
            <w:r w:rsidRPr="00E8050F">
              <w:tab/>
              <w:t>167.63</w:t>
            </w:r>
          </w:p>
        </w:tc>
      </w:tr>
      <w:tr w:rsidR="004A65FA" w:rsidRPr="00E8050F" w:rsidTr="00F00B30">
        <w:trPr>
          <w:trHeight w:hRule="exact" w:val="264"/>
        </w:trPr>
        <w:tc>
          <w:tcPr>
            <w:tcW w:w="2765" w:type="dxa"/>
            <w:tcBorders>
              <w:top w:val="single" w:sz="5" w:space="0" w:color="000000"/>
              <w:left w:val="single" w:sz="5" w:space="0" w:color="000000"/>
              <w:bottom w:val="single" w:sz="5" w:space="0" w:color="000000"/>
              <w:right w:val="none" w:sz="0" w:space="0" w:color="020000"/>
            </w:tcBorders>
            <w:vAlign w:val="center"/>
          </w:tcPr>
          <w:p w:rsidR="004A65FA" w:rsidRPr="00E8050F" w:rsidRDefault="004A65FA" w:rsidP="004A65FA">
            <w:r w:rsidRPr="00E8050F">
              <w:t>2"</w:t>
            </w:r>
          </w:p>
        </w:tc>
        <w:tc>
          <w:tcPr>
            <w:tcW w:w="1483" w:type="dxa"/>
            <w:tcBorders>
              <w:top w:val="single" w:sz="5" w:space="0" w:color="000000"/>
              <w:left w:val="none" w:sz="0" w:space="0" w:color="020000"/>
              <w:bottom w:val="single" w:sz="5" w:space="0" w:color="000000"/>
              <w:right w:val="single" w:sz="5" w:space="0" w:color="000000"/>
            </w:tcBorders>
            <w:vAlign w:val="center"/>
          </w:tcPr>
          <w:p w:rsidR="004A65FA" w:rsidRPr="00E8050F" w:rsidRDefault="004A65FA" w:rsidP="004A65FA">
            <w:r w:rsidRPr="00E8050F">
              <w:t>$</w:t>
            </w:r>
            <w:r w:rsidRPr="00E8050F">
              <w:tab/>
              <w:t>132.00</w:t>
            </w:r>
          </w:p>
        </w:tc>
        <w:tc>
          <w:tcPr>
            <w:tcW w:w="2750" w:type="dxa"/>
            <w:tcBorders>
              <w:top w:val="single" w:sz="5" w:space="0" w:color="000000"/>
              <w:left w:val="single" w:sz="5" w:space="0" w:color="000000"/>
              <w:bottom w:val="single" w:sz="5" w:space="0" w:color="000000"/>
              <w:right w:val="none" w:sz="0" w:space="0" w:color="020000"/>
            </w:tcBorders>
            <w:vAlign w:val="center"/>
          </w:tcPr>
          <w:p w:rsidR="004A65FA" w:rsidRPr="00E8050F" w:rsidRDefault="004A65FA" w:rsidP="004A65FA">
            <w:r w:rsidRPr="00E8050F">
              <w:t xml:space="preserve"> 2"</w:t>
            </w:r>
          </w:p>
        </w:tc>
        <w:tc>
          <w:tcPr>
            <w:tcW w:w="1508" w:type="dxa"/>
            <w:tcBorders>
              <w:top w:val="single" w:sz="5" w:space="0" w:color="000000"/>
              <w:left w:val="none" w:sz="0" w:space="0" w:color="020000"/>
              <w:bottom w:val="single" w:sz="5" w:space="0" w:color="000000"/>
              <w:right w:val="single" w:sz="5" w:space="0" w:color="000000"/>
            </w:tcBorders>
            <w:vAlign w:val="center"/>
          </w:tcPr>
          <w:p w:rsidR="004A65FA" w:rsidRPr="00E8050F" w:rsidRDefault="004A65FA" w:rsidP="004A65FA">
            <w:r w:rsidRPr="00E8050F">
              <w:t xml:space="preserve">$ </w:t>
            </w:r>
            <w:r>
              <w:t xml:space="preserve">         </w:t>
            </w:r>
            <w:r w:rsidRPr="00E8050F">
              <w:t>268.22</w:t>
            </w:r>
          </w:p>
        </w:tc>
      </w:tr>
      <w:tr w:rsidR="004A65FA" w:rsidRPr="00E8050F" w:rsidTr="00F00B30">
        <w:trPr>
          <w:trHeight w:hRule="exact" w:val="260"/>
        </w:trPr>
        <w:tc>
          <w:tcPr>
            <w:tcW w:w="2765" w:type="dxa"/>
            <w:tcBorders>
              <w:top w:val="single" w:sz="5" w:space="0" w:color="000000"/>
              <w:left w:val="single" w:sz="5" w:space="0" w:color="000000"/>
              <w:bottom w:val="single" w:sz="5" w:space="0" w:color="000000"/>
              <w:right w:val="none" w:sz="0" w:space="0" w:color="020000"/>
            </w:tcBorders>
            <w:vAlign w:val="center"/>
          </w:tcPr>
          <w:p w:rsidR="004A65FA" w:rsidRPr="00E8050F" w:rsidRDefault="004A65FA" w:rsidP="004A65FA">
            <w:r w:rsidRPr="00E8050F">
              <w:t xml:space="preserve"> </w:t>
            </w:r>
          </w:p>
        </w:tc>
        <w:tc>
          <w:tcPr>
            <w:tcW w:w="1483" w:type="dxa"/>
            <w:tcBorders>
              <w:top w:val="single" w:sz="5" w:space="0" w:color="000000"/>
              <w:left w:val="none" w:sz="0" w:space="0" w:color="020000"/>
              <w:bottom w:val="single" w:sz="5" w:space="0" w:color="000000"/>
              <w:right w:val="single" w:sz="5" w:space="0" w:color="000000"/>
            </w:tcBorders>
            <w:vAlign w:val="center"/>
          </w:tcPr>
          <w:p w:rsidR="004A65FA" w:rsidRPr="00E8050F" w:rsidRDefault="004A65FA" w:rsidP="004A65FA">
            <w:r w:rsidRPr="00E8050F">
              <w:t xml:space="preserve">$ </w:t>
            </w:r>
            <w:r>
              <w:t xml:space="preserve">         </w:t>
            </w:r>
            <w:r w:rsidRPr="00E8050F">
              <w:t>242.25</w:t>
            </w:r>
          </w:p>
        </w:tc>
        <w:tc>
          <w:tcPr>
            <w:tcW w:w="2750" w:type="dxa"/>
            <w:tcBorders>
              <w:top w:val="single" w:sz="5" w:space="0" w:color="000000"/>
              <w:left w:val="single" w:sz="5" w:space="0" w:color="000000"/>
              <w:bottom w:val="single" w:sz="5" w:space="0" w:color="000000"/>
              <w:right w:val="none" w:sz="0" w:space="0" w:color="020000"/>
            </w:tcBorders>
            <w:vAlign w:val="center"/>
          </w:tcPr>
          <w:p w:rsidR="004A65FA" w:rsidRPr="00E8050F" w:rsidRDefault="004A65FA" w:rsidP="004A65FA">
            <w:r w:rsidRPr="00E8050F">
              <w:t>3"</w:t>
            </w:r>
          </w:p>
        </w:tc>
        <w:tc>
          <w:tcPr>
            <w:tcW w:w="1508" w:type="dxa"/>
            <w:tcBorders>
              <w:top w:val="single" w:sz="5" w:space="0" w:color="000000"/>
              <w:left w:val="none" w:sz="0" w:space="0" w:color="020000"/>
              <w:bottom w:val="single" w:sz="5" w:space="0" w:color="000000"/>
              <w:right w:val="single" w:sz="5" w:space="0" w:color="000000"/>
            </w:tcBorders>
            <w:vAlign w:val="center"/>
          </w:tcPr>
          <w:p w:rsidR="004A65FA" w:rsidRPr="00E8050F" w:rsidRDefault="004A65FA" w:rsidP="004A65FA">
            <w:r w:rsidRPr="00E8050F">
              <w:t>$</w:t>
            </w:r>
            <w:r w:rsidRPr="00E8050F">
              <w:tab/>
              <w:t>502.90</w:t>
            </w:r>
          </w:p>
        </w:tc>
      </w:tr>
      <w:tr w:rsidR="004A65FA" w:rsidRPr="00E8050F" w:rsidTr="00F00B30">
        <w:trPr>
          <w:trHeight w:hRule="exact" w:val="278"/>
        </w:trPr>
        <w:tc>
          <w:tcPr>
            <w:tcW w:w="4248" w:type="dxa"/>
            <w:gridSpan w:val="2"/>
            <w:tcBorders>
              <w:top w:val="single" w:sz="5" w:space="0" w:color="000000"/>
              <w:left w:val="single" w:sz="5" w:space="0" w:color="000000"/>
              <w:bottom w:val="single" w:sz="5" w:space="0" w:color="000000"/>
              <w:right w:val="single" w:sz="5" w:space="0" w:color="000000"/>
            </w:tcBorders>
            <w:vAlign w:val="center"/>
          </w:tcPr>
          <w:p w:rsidR="004A65FA" w:rsidRPr="00E8050F" w:rsidRDefault="004A65FA" w:rsidP="004A65FA">
            <w:r w:rsidRPr="00E8050F">
              <w:t>Gallonage Charge — per 1,000 gal</w:t>
            </w:r>
            <w:r w:rsidRPr="00E8050F">
              <w:tab/>
              <w:t>$</w:t>
            </w:r>
            <w:r>
              <w:t>3.00</w:t>
            </w:r>
            <w:r w:rsidRPr="00E8050F">
              <w:tab/>
              <w:t>3.00</w:t>
            </w:r>
          </w:p>
        </w:tc>
        <w:tc>
          <w:tcPr>
            <w:tcW w:w="4258" w:type="dxa"/>
            <w:gridSpan w:val="2"/>
            <w:tcBorders>
              <w:top w:val="single" w:sz="5" w:space="0" w:color="000000"/>
              <w:left w:val="single" w:sz="5" w:space="0" w:color="000000"/>
              <w:bottom w:val="single" w:sz="5" w:space="0" w:color="000000"/>
              <w:right w:val="single" w:sz="5" w:space="0" w:color="000000"/>
            </w:tcBorders>
            <w:vAlign w:val="center"/>
          </w:tcPr>
          <w:p w:rsidR="004A65FA" w:rsidRPr="00E8050F" w:rsidRDefault="004A65FA" w:rsidP="004A65FA">
            <w:r w:rsidRPr="00E8050F">
              <w:t>Gallonage Charge — per 1,000 gal</w:t>
            </w:r>
            <w:r w:rsidRPr="00E8050F">
              <w:tab/>
              <w:t>$</w:t>
            </w:r>
            <w:r>
              <w:t>3.02</w:t>
            </w:r>
            <w:r w:rsidRPr="00E8050F">
              <w:tab/>
              <w:t>3.02</w:t>
            </w:r>
          </w:p>
        </w:tc>
      </w:tr>
    </w:tbl>
    <w:p w:rsidR="009F0372" w:rsidRPr="00E8050F" w:rsidRDefault="009F0372" w:rsidP="009F0372"/>
    <w:p w:rsidR="009F0372" w:rsidRPr="00E8050F" w:rsidRDefault="00F36111" w:rsidP="009F0372">
      <w:pPr>
        <w:pStyle w:val="FOFNumbered"/>
      </w:pPr>
      <w:r>
        <w:t>In Order No. 1 issued on</w:t>
      </w:r>
      <w:r w:rsidR="009F0372" w:rsidRPr="00E8050F">
        <w:t xml:space="preserve"> July 10, 2017, the Commission </w:t>
      </w:r>
      <w:r>
        <w:t>administrative law judge (ALJ)</w:t>
      </w:r>
      <w:r w:rsidR="009F0372" w:rsidRPr="00E8050F">
        <w:t xml:space="preserve"> </w:t>
      </w:r>
      <w:r>
        <w:t>addressed</w:t>
      </w:r>
      <w:r w:rsidR="009F0372" w:rsidRPr="00E8050F">
        <w:t xml:space="preserve"> procedural matters and </w:t>
      </w:r>
      <w:r>
        <w:t>required</w:t>
      </w:r>
      <w:r w:rsidR="009F0372" w:rsidRPr="00E8050F">
        <w:t xml:space="preserve"> a Commission Staff recommendation on administrative completeness of the application and notice and a proposed procedural schedule.</w:t>
      </w:r>
    </w:p>
    <w:p w:rsidR="009F0372" w:rsidRDefault="00F36111" w:rsidP="009F0372">
      <w:pPr>
        <w:pStyle w:val="FOFNumbered"/>
      </w:pPr>
      <w:r>
        <w:t>In Order No. 2 issued on</w:t>
      </w:r>
      <w:r w:rsidR="009F0372" w:rsidRPr="00E8050F">
        <w:t xml:space="preserve"> August 7, 2017, the Commission </w:t>
      </w:r>
      <w:r>
        <w:t>ALJ</w:t>
      </w:r>
      <w:r w:rsidR="009F0372" w:rsidRPr="00E8050F">
        <w:t xml:space="preserve"> deemed the application administratively complete.</w:t>
      </w:r>
    </w:p>
    <w:p w:rsidR="00234CD6" w:rsidRPr="00E8050F" w:rsidRDefault="00234CD6" w:rsidP="00FE436C">
      <w:pPr>
        <w:pStyle w:val="Heading7"/>
      </w:pPr>
      <w:r>
        <w:t>Effective Date of Rates</w:t>
      </w:r>
    </w:p>
    <w:p w:rsidR="00234CD6" w:rsidRDefault="007A2C12" w:rsidP="009F0372">
      <w:pPr>
        <w:pStyle w:val="FOFNumbered"/>
      </w:pPr>
      <w:r>
        <w:t>The effective date of Kerr County WS’s proposed rates states in its notice was</w:t>
      </w:r>
      <w:r w:rsidR="00B82E07">
        <w:t xml:space="preserve"> August</w:t>
      </w:r>
      <w:r w:rsidR="00CE32AC">
        <w:t> </w:t>
      </w:r>
      <w:r w:rsidR="00B82E07">
        <w:t>1,</w:t>
      </w:r>
      <w:r w:rsidR="00CE32AC">
        <w:t> </w:t>
      </w:r>
      <w:r w:rsidR="00B82E07">
        <w:t>2017.</w:t>
      </w:r>
    </w:p>
    <w:p w:rsidR="009F0372" w:rsidRPr="00E8050F" w:rsidRDefault="009F0372" w:rsidP="009F0372">
      <w:pPr>
        <w:pStyle w:val="FOFNumbered"/>
      </w:pPr>
      <w:r w:rsidRPr="00E8050F">
        <w:t>On September 22, 2018, Commission Staff requested that the</w:t>
      </w:r>
      <w:r w:rsidR="00405A3A">
        <w:t xml:space="preserve"> Commission suspend the</w:t>
      </w:r>
      <w:r w:rsidRPr="00E8050F">
        <w:t xml:space="preserve"> effective date of the </w:t>
      </w:r>
      <w:r w:rsidR="00234CD6">
        <w:t xml:space="preserve">proposed </w:t>
      </w:r>
      <w:r w:rsidRPr="00E8050F">
        <w:t>rate</w:t>
      </w:r>
      <w:r w:rsidR="00234CD6">
        <w:t>s</w:t>
      </w:r>
      <w:r w:rsidRPr="00E8050F">
        <w:t>.</w:t>
      </w:r>
    </w:p>
    <w:p w:rsidR="009F0372" w:rsidRDefault="00F36111" w:rsidP="009F0372">
      <w:pPr>
        <w:pStyle w:val="FOFNumbered"/>
      </w:pPr>
      <w:r>
        <w:t xml:space="preserve">In Order No. 3 issued on </w:t>
      </w:r>
      <w:r w:rsidR="009F0372" w:rsidRPr="00E8050F">
        <w:t xml:space="preserve">September 25, 2018, the Commission </w:t>
      </w:r>
      <w:r>
        <w:t xml:space="preserve">ALJ suspended </w:t>
      </w:r>
      <w:r w:rsidR="009F0372" w:rsidRPr="00E8050F">
        <w:t>the effective date of August 1, 2017 for no more than 265 days.</w:t>
      </w:r>
    </w:p>
    <w:p w:rsidR="00A2222E" w:rsidRPr="00E8050F" w:rsidRDefault="00A2222E" w:rsidP="00A2222E">
      <w:pPr>
        <w:pStyle w:val="FOFNumbered"/>
      </w:pPr>
      <w:r w:rsidRPr="00E8050F">
        <w:t xml:space="preserve">On April 6, 2018, Commission Staff filed an agreement by </w:t>
      </w:r>
      <w:r>
        <w:t>Kerr County WS</w:t>
      </w:r>
      <w:r w:rsidRPr="00E8050F">
        <w:t xml:space="preserve"> to waive the 265</w:t>
      </w:r>
      <w:r>
        <w:t>-</w:t>
      </w:r>
      <w:r w:rsidRPr="00E8050F">
        <w:t>day</w:t>
      </w:r>
      <w:r>
        <w:t xml:space="preserve"> limit to the suspension period in</w:t>
      </w:r>
      <w:r w:rsidRPr="00E8050F">
        <w:t xml:space="preserve"> Texas Water Code (TWC) </w:t>
      </w:r>
      <w:r>
        <w:t xml:space="preserve">§ </w:t>
      </w:r>
      <w:r w:rsidRPr="00E8050F">
        <w:t>13.1871(j).</w:t>
      </w:r>
    </w:p>
    <w:p w:rsidR="00A2222E" w:rsidRPr="00E8050F" w:rsidRDefault="00BF1393" w:rsidP="00BF1393">
      <w:pPr>
        <w:pStyle w:val="FOFNumbered"/>
      </w:pPr>
      <w:r w:rsidRPr="00BF1393">
        <w:t xml:space="preserve">In SOAH Order No. 3 issued on April 13, 2018, the SOAH ALJ found that Kerr County WS waived the </w:t>
      </w:r>
      <w:r>
        <w:t>265-day limit to the suspension period</w:t>
      </w:r>
      <w:r w:rsidRPr="00BF1393">
        <w:t xml:space="preserve"> in TWC § 13.1871(j), and, under 16 </w:t>
      </w:r>
      <w:r w:rsidR="007455C1">
        <w:lastRenderedPageBreak/>
        <w:t>Texas Administrative Code (</w:t>
      </w:r>
      <w:r w:rsidRPr="00BF1393">
        <w:t>TAC</w:t>
      </w:r>
      <w:r w:rsidR="007455C1">
        <w:t>)</w:t>
      </w:r>
      <w:r w:rsidRPr="00BF1393">
        <w:t xml:space="preserve"> § 24.33(f), suspended the effective date of the final proposed rates until the Commission enters an order.</w:t>
      </w:r>
    </w:p>
    <w:p w:rsidR="009F0372" w:rsidRPr="00E8050F" w:rsidRDefault="009F0372" w:rsidP="00F36111">
      <w:pPr>
        <w:pStyle w:val="Heading7"/>
      </w:pPr>
      <w:r w:rsidRPr="00E8050F">
        <w:t>Notice</w:t>
      </w:r>
    </w:p>
    <w:p w:rsidR="009F0372" w:rsidRPr="00E8050F" w:rsidRDefault="006449B8" w:rsidP="009F0372">
      <w:pPr>
        <w:pStyle w:val="FOFNumbered"/>
      </w:pPr>
      <w:r>
        <w:t>Kerr County WS</w:t>
      </w:r>
      <w:r w:rsidR="009F0372" w:rsidRPr="00E8050F">
        <w:t xml:space="preserve"> mailed notice of the proposed change in rates to each customer or other affected party on July 1, 2017.</w:t>
      </w:r>
    </w:p>
    <w:p w:rsidR="009F0372" w:rsidRPr="00E8050F" w:rsidRDefault="009F0372" w:rsidP="009F0372">
      <w:pPr>
        <w:pStyle w:val="FOFNumbered"/>
      </w:pPr>
      <w:r w:rsidRPr="00E8050F">
        <w:t>On July 3, 2017, Kerr County filed an affidavit attesting that notice was mailed to each customer or other affected party on or about July 1, 2017.</w:t>
      </w:r>
    </w:p>
    <w:p w:rsidR="009F0372" w:rsidRPr="00E8050F" w:rsidRDefault="009F0372" w:rsidP="00F36111">
      <w:pPr>
        <w:pStyle w:val="Heading7"/>
      </w:pPr>
      <w:r w:rsidRPr="00E8050F">
        <w:t>Protests</w:t>
      </w:r>
    </w:p>
    <w:p w:rsidR="009F0372" w:rsidRPr="00E8050F" w:rsidRDefault="009F0372" w:rsidP="009F0372">
      <w:pPr>
        <w:pStyle w:val="FOFNumbered"/>
      </w:pPr>
      <w:r w:rsidRPr="00E8050F">
        <w:t xml:space="preserve">From July 7, 2017 through August 7, 2017, </w:t>
      </w:r>
      <w:r w:rsidR="00F36111">
        <w:t xml:space="preserve">seven </w:t>
      </w:r>
      <w:r w:rsidRPr="00E8050F">
        <w:t>ratepayer</w:t>
      </w:r>
      <w:r w:rsidR="00BF4829">
        <w:t>s filed</w:t>
      </w:r>
      <w:r w:rsidRPr="00E8050F">
        <w:t xml:space="preserve"> protests</w:t>
      </w:r>
      <w:r w:rsidR="00B12A30">
        <w:t>, which constitutes 8% of the ratepayers of Kerr County WS</w:t>
      </w:r>
      <w:r w:rsidRPr="00E8050F">
        <w:t>.</w:t>
      </w:r>
    </w:p>
    <w:p w:rsidR="009F0372" w:rsidRPr="00E8050F" w:rsidRDefault="009F0372" w:rsidP="009F0372">
      <w:pPr>
        <w:pStyle w:val="Heading7"/>
      </w:pPr>
      <w:r w:rsidRPr="00E8050F">
        <w:t>Referral to SOAH</w:t>
      </w:r>
    </w:p>
    <w:p w:rsidR="009F0372" w:rsidRPr="00E8050F" w:rsidRDefault="009F0372" w:rsidP="009F0372">
      <w:pPr>
        <w:pStyle w:val="FOFNumbered"/>
      </w:pPr>
      <w:r w:rsidRPr="00E8050F">
        <w:t>On November 13, 201</w:t>
      </w:r>
      <w:r w:rsidR="001831A0">
        <w:t>7</w:t>
      </w:r>
      <w:r w:rsidRPr="00E8050F">
        <w:t>, Commission Staff recommended that the</w:t>
      </w:r>
      <w:r w:rsidR="001831A0">
        <w:t xml:space="preserve"> Commission refer this</w:t>
      </w:r>
      <w:r w:rsidRPr="00E8050F">
        <w:t xml:space="preserve"> proceeding to the State Office of Administrative Hearings (SOAH).</w:t>
      </w:r>
    </w:p>
    <w:p w:rsidR="009F0372" w:rsidRPr="00E8050F" w:rsidRDefault="009F0372" w:rsidP="009F0372">
      <w:pPr>
        <w:pStyle w:val="FOFNumbered"/>
      </w:pPr>
      <w:r w:rsidRPr="00E8050F">
        <w:t>On December 4, 2017, the Commission referred this case to SOAH.</w:t>
      </w:r>
    </w:p>
    <w:p w:rsidR="009F0372" w:rsidRPr="00E8050F" w:rsidRDefault="009F0372" w:rsidP="009F0372">
      <w:pPr>
        <w:pStyle w:val="FOFNumbered"/>
      </w:pPr>
      <w:r w:rsidRPr="00E8050F">
        <w:t xml:space="preserve">On December 5, 2017, Commission Staff requested </w:t>
      </w:r>
      <w:r w:rsidR="0091776A">
        <w:t xml:space="preserve">that the </w:t>
      </w:r>
      <w:r w:rsidR="00C4444E">
        <w:t xml:space="preserve">SOAH ALJ abate this proceeding </w:t>
      </w:r>
      <w:r w:rsidRPr="00E8050F">
        <w:t>pending settlement discussions.</w:t>
      </w:r>
    </w:p>
    <w:p w:rsidR="009F0372" w:rsidRPr="00E8050F" w:rsidRDefault="0091776A" w:rsidP="009F0372">
      <w:pPr>
        <w:pStyle w:val="FOFNumbered"/>
      </w:pPr>
      <w:r>
        <w:t xml:space="preserve">In SOAH Order No. 1 issued on </w:t>
      </w:r>
      <w:r w:rsidR="009F0372" w:rsidRPr="00E8050F">
        <w:t xml:space="preserve">December 7, 2017, </w:t>
      </w:r>
      <w:r>
        <w:t xml:space="preserve">the </w:t>
      </w:r>
      <w:r w:rsidR="009F0372" w:rsidRPr="00E8050F">
        <w:t xml:space="preserve">SOAH </w:t>
      </w:r>
      <w:r>
        <w:t xml:space="preserve">ALJ described </w:t>
      </w:r>
      <w:r w:rsidR="009F0372" w:rsidRPr="00E8050F">
        <w:t xml:space="preserve">the case, </w:t>
      </w:r>
      <w:r>
        <w:t>established</w:t>
      </w:r>
      <w:r w:rsidR="009F0372" w:rsidRPr="00E8050F">
        <w:t xml:space="preserve"> jurisdiction, and </w:t>
      </w:r>
      <w:r>
        <w:t>granted</w:t>
      </w:r>
      <w:r w:rsidR="009F0372" w:rsidRPr="00E8050F">
        <w:t xml:space="preserve"> the motion to abate.</w:t>
      </w:r>
    </w:p>
    <w:p w:rsidR="009F0372" w:rsidRPr="00E8050F" w:rsidRDefault="009F0372" w:rsidP="009F0372">
      <w:pPr>
        <w:pStyle w:val="FOFNumbered"/>
      </w:pPr>
      <w:r w:rsidRPr="00E8050F">
        <w:t>On January 12, 2018, the Commission entered a preliminary order.</w:t>
      </w:r>
    </w:p>
    <w:p w:rsidR="009F0372" w:rsidRPr="00E8050F" w:rsidRDefault="0091776A" w:rsidP="009F0372">
      <w:pPr>
        <w:pStyle w:val="FOFNumbered"/>
      </w:pPr>
      <w:r>
        <w:t>In SOAH Order No. 2 issued on</w:t>
      </w:r>
      <w:r w:rsidR="009F0372" w:rsidRPr="00E8050F">
        <w:t xml:space="preserve"> April 12, 2018, </w:t>
      </w:r>
      <w:r>
        <w:t xml:space="preserve">the </w:t>
      </w:r>
      <w:r w:rsidR="009F0372" w:rsidRPr="00E8050F">
        <w:t xml:space="preserve">SOAH </w:t>
      </w:r>
      <w:r>
        <w:t xml:space="preserve">ALJ continued </w:t>
      </w:r>
      <w:r w:rsidR="009F0372" w:rsidRPr="00E8050F">
        <w:t>the abatement of the case.</w:t>
      </w:r>
    </w:p>
    <w:p w:rsidR="009F0372" w:rsidRDefault="009F0372" w:rsidP="009F0372">
      <w:pPr>
        <w:pStyle w:val="FOFNumbered"/>
      </w:pPr>
      <w:r w:rsidRPr="00E8050F">
        <w:t>On</w:t>
      </w:r>
      <w:r w:rsidR="0091776A">
        <w:t xml:space="preserve"> January 16, 2019, </w:t>
      </w:r>
      <w:r w:rsidR="006449B8">
        <w:t>Kerr County WS</w:t>
      </w:r>
      <w:r w:rsidRPr="00E8050F">
        <w:t xml:space="preserve"> and Commission Staff (collectively, </w:t>
      </w:r>
      <w:r w:rsidR="0015109B">
        <w:t xml:space="preserve">the </w:t>
      </w:r>
      <w:r w:rsidRPr="00E8050F">
        <w:t xml:space="preserve">signatories) </w:t>
      </w:r>
      <w:r w:rsidRPr="00E8050F">
        <w:br/>
        <w:t xml:space="preserve">filed an agreement resolving all of the issues </w:t>
      </w:r>
      <w:r w:rsidR="00AB30EB">
        <w:t>between</w:t>
      </w:r>
      <w:r w:rsidRPr="00E8050F">
        <w:t xml:space="preserve"> the parties to this proceeding.</w:t>
      </w:r>
    </w:p>
    <w:p w:rsidR="00A62333" w:rsidRDefault="00A62333" w:rsidP="009F0372">
      <w:pPr>
        <w:pStyle w:val="FOFNumbered"/>
      </w:pPr>
      <w:r>
        <w:t xml:space="preserve">In SOAH Order No. 4 issued on January 17, 2019, the SOAH ALJ remanded </w:t>
      </w:r>
      <w:r w:rsidRPr="00E8050F">
        <w:t>the</w:t>
      </w:r>
      <w:r>
        <w:t xml:space="preserve"> </w:t>
      </w:r>
      <w:r w:rsidRPr="00E8050F">
        <w:t xml:space="preserve">proceeding to the Commission, and </w:t>
      </w:r>
      <w:r>
        <w:t>dismissed</w:t>
      </w:r>
      <w:r w:rsidRPr="00E8050F">
        <w:t xml:space="preserve"> the SOAH docket.</w:t>
      </w:r>
    </w:p>
    <w:p w:rsidR="003D1CD6" w:rsidRDefault="003D1CD6" w:rsidP="00FE436C">
      <w:pPr>
        <w:pStyle w:val="Heading7"/>
      </w:pPr>
      <w:r>
        <w:t>Interim Rates</w:t>
      </w:r>
    </w:p>
    <w:p w:rsidR="003D1CD6" w:rsidRDefault="002D2205" w:rsidP="00FE436C">
      <w:pPr>
        <w:pStyle w:val="FOFNumbered"/>
      </w:pPr>
      <w:r>
        <w:t xml:space="preserve">On </w:t>
      </w:r>
      <w:r w:rsidRPr="00E8050F">
        <w:t>April 6, 2018, Commission Staff filed a status report,</w:t>
      </w:r>
      <w:r>
        <w:t xml:space="preserve"> and </w:t>
      </w:r>
      <w:r w:rsidRPr="00E8050F">
        <w:t>a joint request for interim rates</w:t>
      </w:r>
      <w:r>
        <w:t>.</w:t>
      </w:r>
    </w:p>
    <w:p w:rsidR="002D2205" w:rsidRPr="003D1CD6" w:rsidRDefault="002D2205" w:rsidP="00FE436C">
      <w:pPr>
        <w:pStyle w:val="FOFNumbered"/>
      </w:pPr>
      <w:r>
        <w:t xml:space="preserve">In </w:t>
      </w:r>
      <w:r w:rsidRPr="002D2205">
        <w:t>SOAH Order No. 3 issued on April 13, 2018, the</w:t>
      </w:r>
      <w:r>
        <w:t xml:space="preserve"> SOAH ALJ granted interim rates.</w:t>
      </w:r>
    </w:p>
    <w:p w:rsidR="00A62333" w:rsidRPr="00E8050F" w:rsidRDefault="00A62333" w:rsidP="00FE436C">
      <w:pPr>
        <w:pStyle w:val="Heading7"/>
      </w:pPr>
      <w:r>
        <w:t>Evidence</w:t>
      </w:r>
    </w:p>
    <w:p w:rsidR="0015109B" w:rsidRDefault="009F0372" w:rsidP="009F0372">
      <w:pPr>
        <w:pStyle w:val="FOFNumbered"/>
      </w:pPr>
      <w:r w:rsidRPr="00E8050F">
        <w:t>On</w:t>
      </w:r>
      <w:r w:rsidR="0091776A">
        <w:t xml:space="preserve"> December 14, 2018, </w:t>
      </w:r>
      <w:r w:rsidRPr="00E8050F">
        <w:t>the signatories filed a joint motion to admit evidence and remand</w:t>
      </w:r>
      <w:r w:rsidR="00D470E4">
        <w:t xml:space="preserve"> </w:t>
      </w:r>
      <w:r w:rsidRPr="00E8050F">
        <w:t>the</w:t>
      </w:r>
      <w:r w:rsidR="00D470E4">
        <w:t xml:space="preserve"> </w:t>
      </w:r>
      <w:r w:rsidRPr="00E8050F">
        <w:t>proceeding to the Commission.</w:t>
      </w:r>
      <w:r w:rsidR="00D470E4">
        <w:t xml:space="preserve">  </w:t>
      </w:r>
    </w:p>
    <w:p w:rsidR="009F0372" w:rsidRPr="00E8050F" w:rsidRDefault="00D470E4" w:rsidP="00BF7C4F">
      <w:pPr>
        <w:pStyle w:val="FOFNumbered"/>
      </w:pPr>
      <w:r>
        <w:t>On January 16, 2019, the signatories filed a supplemental joint motion</w:t>
      </w:r>
      <w:r w:rsidR="00BD428B">
        <w:t xml:space="preserve"> to </w:t>
      </w:r>
      <w:r w:rsidR="00BF7C4F">
        <w:t>correct inconsistencies in the December 14, 2018 joint motion</w:t>
      </w:r>
      <w:r>
        <w:t>.</w:t>
      </w:r>
    </w:p>
    <w:p w:rsidR="009F0372" w:rsidRPr="00E8050F" w:rsidRDefault="009F0372" w:rsidP="009F0372">
      <w:pPr>
        <w:pStyle w:val="FOFNumbered"/>
      </w:pPr>
      <w:r w:rsidRPr="00E8050F">
        <w:t xml:space="preserve">On </w:t>
      </w:r>
      <w:r w:rsidR="00BD306E">
        <w:t xml:space="preserve">January 16, 2019, </w:t>
      </w:r>
      <w:r w:rsidRPr="00E8050F">
        <w:t>Commission Staff filed the memorandum of Commission Staff witnesses Leila Guerrero, Jolie Mathis, and Emily Sears in support of the agreement.</w:t>
      </w:r>
    </w:p>
    <w:p w:rsidR="009F0372" w:rsidRPr="00E8050F" w:rsidRDefault="00BD306E" w:rsidP="0059687C">
      <w:pPr>
        <w:pStyle w:val="FOFNumbered"/>
      </w:pPr>
      <w:r>
        <w:t>In SOAH Order No. 4 issued on January 1</w:t>
      </w:r>
      <w:r w:rsidR="00E67B40">
        <w:t>7</w:t>
      </w:r>
      <w:r>
        <w:t xml:space="preserve">, 2019, the SOAH ALJ admitted </w:t>
      </w:r>
      <w:r w:rsidR="009B392A">
        <w:t xml:space="preserve">the following into </w:t>
      </w:r>
      <w:r w:rsidR="009F0372" w:rsidRPr="00E8050F">
        <w:t>evidence</w:t>
      </w:r>
      <w:r w:rsidR="009B392A">
        <w:t xml:space="preserve">: </w:t>
      </w:r>
      <w:r w:rsidR="00E139B5">
        <w:t xml:space="preserve">the application, filed on </w:t>
      </w:r>
      <w:r w:rsidR="009B392A">
        <w:t>July 3, 2017, including proof of notice;</w:t>
      </w:r>
      <w:r w:rsidR="00E139B5">
        <w:t xml:space="preserve"> t</w:t>
      </w:r>
      <w:r w:rsidR="009B392A">
        <w:t>he</w:t>
      </w:r>
      <w:r w:rsidR="00E139B5">
        <w:t xml:space="preserve"> settlement agreement and its attachments,</w:t>
      </w:r>
      <w:r w:rsidR="009B392A">
        <w:t xml:space="preserve"> filed on January 16, 2019; and</w:t>
      </w:r>
      <w:r w:rsidR="00E139B5">
        <w:t xml:space="preserve"> t</w:t>
      </w:r>
      <w:r w:rsidR="009B392A">
        <w:t xml:space="preserve">he </w:t>
      </w:r>
      <w:r w:rsidR="00E139B5">
        <w:t>m</w:t>
      </w:r>
      <w:r w:rsidR="009B392A">
        <w:t xml:space="preserve">emorandum of Leila Guerrero, Emily Sears, and Jolie Mathis </w:t>
      </w:r>
      <w:r w:rsidR="00E139B5">
        <w:t>in support of the agreem</w:t>
      </w:r>
      <w:r w:rsidR="009B392A">
        <w:t>ent, file</w:t>
      </w:r>
      <w:r w:rsidR="00E139B5">
        <w:t xml:space="preserve">d on </w:t>
      </w:r>
      <w:r w:rsidR="009B392A">
        <w:t>January 16, 2019</w:t>
      </w:r>
      <w:r w:rsidR="009F0372" w:rsidRPr="00E8050F">
        <w:t>.</w:t>
      </w:r>
    </w:p>
    <w:p w:rsidR="009F0372" w:rsidRPr="00E8050F" w:rsidRDefault="009F0372" w:rsidP="00BD306E">
      <w:pPr>
        <w:pStyle w:val="Heading7"/>
      </w:pPr>
      <w:r w:rsidRPr="00E8050F">
        <w:t>Agreement</w:t>
      </w:r>
    </w:p>
    <w:p w:rsidR="009F0372" w:rsidRPr="00E8050F" w:rsidRDefault="00E858D8" w:rsidP="009F0372">
      <w:pPr>
        <w:pStyle w:val="FOFNumbered"/>
      </w:pPr>
      <w:r>
        <w:t>Under the agreement, the signatories agreed to</w:t>
      </w:r>
      <w:r w:rsidR="009F0372" w:rsidRPr="00E8050F">
        <w:t xml:space="preserve"> adjustments to the rate filing package, less other revenues,</w:t>
      </w:r>
      <w:r>
        <w:t xml:space="preserve"> that</w:t>
      </w:r>
      <w:r w:rsidR="009F0372" w:rsidRPr="00E8050F">
        <w:t xml:space="preserve"> produced a </w:t>
      </w:r>
      <w:r w:rsidR="00F01C45">
        <w:t>revenue requirement</w:t>
      </w:r>
      <w:r w:rsidR="009F0372" w:rsidRPr="00E8050F">
        <w:t xml:space="preserve"> of $70,684.</w:t>
      </w:r>
    </w:p>
    <w:p w:rsidR="009F0372" w:rsidRPr="00E8050F" w:rsidRDefault="00CC6727" w:rsidP="009F0372">
      <w:pPr>
        <w:pStyle w:val="FOFNumbered"/>
      </w:pPr>
      <w:r>
        <w:t xml:space="preserve">Under the agreement, the signatories agreed to </w:t>
      </w:r>
      <w:r w:rsidR="009F0372" w:rsidRPr="00E8050F">
        <w:t>operations and maintenance expense of $57,181</w:t>
      </w:r>
      <w:r w:rsidR="00100F09">
        <w:t>,</w:t>
      </w:r>
      <w:r w:rsidR="009F0372" w:rsidRPr="00E8050F">
        <w:t xml:space="preserve"> depreciation expense of $7,114</w:t>
      </w:r>
      <w:r w:rsidR="00100F09">
        <w:t>,</w:t>
      </w:r>
      <w:r w:rsidR="009F0372" w:rsidRPr="00E8050F">
        <w:t xml:space="preserve"> federal income tax </w:t>
      </w:r>
      <w:r w:rsidR="00100F09">
        <w:t xml:space="preserve">expense </w:t>
      </w:r>
      <w:r w:rsidR="009F0372" w:rsidRPr="00E8050F">
        <w:t>of $1,165</w:t>
      </w:r>
      <w:r w:rsidR="00100F09">
        <w:t>,</w:t>
      </w:r>
      <w:r w:rsidR="009F0372" w:rsidRPr="00E8050F">
        <w:t xml:space="preserve"> and </w:t>
      </w:r>
      <w:r w:rsidR="00100F09">
        <w:t xml:space="preserve">a </w:t>
      </w:r>
      <w:r w:rsidR="009F0372" w:rsidRPr="00E8050F">
        <w:t>return of $6,165.</w:t>
      </w:r>
    </w:p>
    <w:p w:rsidR="009F0372" w:rsidRDefault="00CC6727" w:rsidP="009F0372">
      <w:pPr>
        <w:pStyle w:val="FOFNumbered"/>
      </w:pPr>
      <w:r>
        <w:t>Under the agreement, the signatories agreed to the amount of</w:t>
      </w:r>
      <w:r w:rsidR="009F0372" w:rsidRPr="00E8050F">
        <w:t xml:space="preserve"> plant in service of $281,975</w:t>
      </w:r>
      <w:r w:rsidR="00D760C5">
        <w:t>,</w:t>
      </w:r>
      <w:r w:rsidR="009F0372" w:rsidRPr="00E8050F">
        <w:t xml:space="preserve"> accumulated depreciation of $200,798</w:t>
      </w:r>
      <w:r w:rsidR="00D760C5">
        <w:t>,</w:t>
      </w:r>
      <w:r w:rsidR="009F0372" w:rsidRPr="00E8050F">
        <w:t xml:space="preserve"> and net plant in service of $81,177.</w:t>
      </w:r>
    </w:p>
    <w:p w:rsidR="006949BC" w:rsidRPr="00E8050F" w:rsidRDefault="006949BC" w:rsidP="009F0372">
      <w:pPr>
        <w:pStyle w:val="FOFNumbered"/>
      </w:pPr>
      <w:r>
        <w:t>Kerr County WS’s rate of return under the agreement is 6.98%.</w:t>
      </w:r>
    </w:p>
    <w:p w:rsidR="0090041B" w:rsidRDefault="0090041B">
      <w:pPr>
        <w:spacing w:after="160" w:line="259" w:lineRule="auto"/>
        <w:rPr>
          <w:rFonts w:eastAsia="Times New Roman"/>
          <w:snapToGrid w:val="0"/>
          <w:szCs w:val="20"/>
        </w:rPr>
      </w:pPr>
      <w:r>
        <w:br w:type="page"/>
      </w:r>
    </w:p>
    <w:p w:rsidR="009F0372" w:rsidRPr="00E8050F" w:rsidRDefault="009F0372" w:rsidP="0090041B">
      <w:pPr>
        <w:pStyle w:val="FOFNumbered"/>
        <w:spacing w:after="120"/>
      </w:pPr>
      <w:r w:rsidRPr="00E8050F">
        <w:t xml:space="preserve">Under the agreement, </w:t>
      </w:r>
      <w:r w:rsidR="006449B8">
        <w:t>Kerr County WS</w:t>
      </w:r>
      <w:r w:rsidR="00BD306E">
        <w:t xml:space="preserve">’s </w:t>
      </w:r>
      <w:r w:rsidRPr="00E8050F">
        <w:t xml:space="preserve">annual revenue requirement </w:t>
      </w:r>
      <w:r w:rsidR="00391009">
        <w:t>of</w:t>
      </w:r>
      <w:r w:rsidR="00391009" w:rsidRPr="00E8050F">
        <w:t xml:space="preserve"> </w:t>
      </w:r>
      <w:r w:rsidR="00BD306E">
        <w:t>$</w:t>
      </w:r>
      <w:r w:rsidRPr="00E8050F">
        <w:t>70,684</w:t>
      </w:r>
      <w:r w:rsidR="006B0179">
        <w:t xml:space="preserve"> </w:t>
      </w:r>
      <w:r w:rsidRPr="00E8050F">
        <w:t>results in the following monthly rates:</w:t>
      </w:r>
    </w:p>
    <w:tbl>
      <w:tblPr>
        <w:tblW w:w="0" w:type="auto"/>
        <w:tblInd w:w="1600" w:type="dxa"/>
        <w:tblLayout w:type="fixed"/>
        <w:tblCellMar>
          <w:left w:w="0" w:type="dxa"/>
          <w:right w:w="0" w:type="dxa"/>
        </w:tblCellMar>
        <w:tblLook w:val="04A0" w:firstRow="1" w:lastRow="0" w:firstColumn="1" w:lastColumn="0" w:noHBand="0" w:noVBand="1"/>
      </w:tblPr>
      <w:tblGrid>
        <w:gridCol w:w="3067"/>
        <w:gridCol w:w="907"/>
        <w:gridCol w:w="2247"/>
      </w:tblGrid>
      <w:tr w:rsidR="009F0372" w:rsidRPr="00E8050F" w:rsidTr="00FE436C">
        <w:trPr>
          <w:trHeight w:hRule="exact" w:val="250"/>
        </w:trPr>
        <w:tc>
          <w:tcPr>
            <w:tcW w:w="3974" w:type="dxa"/>
            <w:gridSpan w:val="2"/>
            <w:tcBorders>
              <w:top w:val="single" w:sz="5" w:space="0" w:color="000000"/>
              <w:left w:val="single" w:sz="5" w:space="0" w:color="000000"/>
              <w:bottom w:val="single" w:sz="6" w:space="0" w:color="000000"/>
              <w:right w:val="none" w:sz="0" w:space="0" w:color="020000"/>
            </w:tcBorders>
            <w:vAlign w:val="center"/>
          </w:tcPr>
          <w:p w:rsidR="009F0372" w:rsidRPr="00BD306E" w:rsidRDefault="009F0372" w:rsidP="00F00B30">
            <w:pPr>
              <w:rPr>
                <w:b/>
              </w:rPr>
            </w:pPr>
            <w:r w:rsidRPr="00BD306E">
              <w:rPr>
                <w:b/>
              </w:rPr>
              <w:t>INTERIM REQUESTED RATES</w:t>
            </w:r>
          </w:p>
        </w:tc>
        <w:tc>
          <w:tcPr>
            <w:tcW w:w="2247" w:type="dxa"/>
            <w:tcBorders>
              <w:top w:val="single" w:sz="5" w:space="0" w:color="000000"/>
              <w:left w:val="none" w:sz="0" w:space="0" w:color="020000"/>
              <w:bottom w:val="single" w:sz="6" w:space="0" w:color="000000"/>
              <w:right w:val="single" w:sz="5" w:space="0" w:color="000000"/>
            </w:tcBorders>
          </w:tcPr>
          <w:p w:rsidR="009F0372" w:rsidRPr="00E8050F" w:rsidRDefault="009F0372" w:rsidP="00F00B30">
            <w:r w:rsidRPr="00E8050F">
              <w:t xml:space="preserve"> </w:t>
            </w:r>
          </w:p>
        </w:tc>
      </w:tr>
      <w:tr w:rsidR="009F0372" w:rsidRPr="00BD306E" w:rsidTr="00FE436C">
        <w:trPr>
          <w:trHeight w:hRule="exact" w:val="240"/>
        </w:trPr>
        <w:tc>
          <w:tcPr>
            <w:tcW w:w="3067" w:type="dxa"/>
            <w:tcBorders>
              <w:top w:val="single" w:sz="6" w:space="0" w:color="000000"/>
              <w:left w:val="single" w:sz="6" w:space="0" w:color="000000"/>
              <w:bottom w:val="single" w:sz="6" w:space="0" w:color="000000"/>
              <w:right w:val="single" w:sz="5" w:space="0" w:color="000000"/>
            </w:tcBorders>
            <w:vAlign w:val="center"/>
          </w:tcPr>
          <w:p w:rsidR="009F0372" w:rsidRPr="00BD306E" w:rsidRDefault="009F0372" w:rsidP="00F00B30">
            <w:pPr>
              <w:rPr>
                <w:b/>
              </w:rPr>
            </w:pPr>
            <w:r w:rsidRPr="00BD306E">
              <w:rPr>
                <w:b/>
              </w:rPr>
              <w:t>Use for Single Tiered Rates</w:t>
            </w:r>
          </w:p>
        </w:tc>
        <w:tc>
          <w:tcPr>
            <w:tcW w:w="907" w:type="dxa"/>
            <w:tcBorders>
              <w:top w:val="single" w:sz="6" w:space="0" w:color="000000"/>
              <w:left w:val="single" w:sz="5" w:space="0" w:color="000000"/>
              <w:bottom w:val="single" w:sz="6" w:space="0" w:color="000000"/>
              <w:right w:val="none" w:sz="0" w:space="0" w:color="020000"/>
            </w:tcBorders>
          </w:tcPr>
          <w:p w:rsidR="009F0372" w:rsidRPr="00BD306E" w:rsidRDefault="009F0372" w:rsidP="00F00B30">
            <w:pPr>
              <w:rPr>
                <w:b/>
              </w:rPr>
            </w:pPr>
            <w:r w:rsidRPr="00BD306E">
              <w:rPr>
                <w:b/>
              </w:rPr>
              <w:t xml:space="preserve"> </w:t>
            </w:r>
          </w:p>
        </w:tc>
        <w:tc>
          <w:tcPr>
            <w:tcW w:w="2247" w:type="dxa"/>
            <w:tcBorders>
              <w:top w:val="single" w:sz="6" w:space="0" w:color="000000"/>
              <w:left w:val="none" w:sz="0" w:space="0" w:color="020000"/>
              <w:bottom w:val="single" w:sz="6" w:space="0" w:color="000000"/>
              <w:right w:val="single" w:sz="4" w:space="0" w:color="auto"/>
            </w:tcBorders>
          </w:tcPr>
          <w:p w:rsidR="009F0372" w:rsidRPr="00BD306E" w:rsidRDefault="009F0372" w:rsidP="00F00B30">
            <w:pPr>
              <w:rPr>
                <w:b/>
              </w:rPr>
            </w:pPr>
            <w:r w:rsidRPr="00BD306E">
              <w:rPr>
                <w:b/>
              </w:rPr>
              <w:t xml:space="preserve"> </w:t>
            </w:r>
          </w:p>
        </w:tc>
      </w:tr>
      <w:tr w:rsidR="009F0372" w:rsidRPr="00E8050F" w:rsidTr="00FE436C">
        <w:trPr>
          <w:trHeight w:hRule="exact" w:val="294"/>
        </w:trPr>
        <w:tc>
          <w:tcPr>
            <w:tcW w:w="3974" w:type="dxa"/>
            <w:gridSpan w:val="2"/>
            <w:tcBorders>
              <w:top w:val="single" w:sz="6" w:space="0" w:color="000000"/>
              <w:left w:val="single" w:sz="5" w:space="0" w:color="000000"/>
              <w:bottom w:val="single" w:sz="5" w:space="0" w:color="000000"/>
              <w:right w:val="none" w:sz="0" w:space="0" w:color="020000"/>
            </w:tcBorders>
            <w:vAlign w:val="center"/>
          </w:tcPr>
          <w:p w:rsidR="009F0372" w:rsidRPr="00E8050F" w:rsidRDefault="009F0372" w:rsidP="00F00B30">
            <w:r w:rsidRPr="00E8050F">
              <w:t>(includes 0 gallons)</w:t>
            </w:r>
          </w:p>
        </w:tc>
        <w:tc>
          <w:tcPr>
            <w:tcW w:w="2247" w:type="dxa"/>
            <w:tcBorders>
              <w:top w:val="single" w:sz="6" w:space="0" w:color="000000"/>
              <w:left w:val="none" w:sz="0" w:space="0" w:color="020000"/>
              <w:bottom w:val="single" w:sz="5" w:space="0" w:color="000000"/>
              <w:right w:val="single" w:sz="5" w:space="0" w:color="000000"/>
            </w:tcBorders>
          </w:tcPr>
          <w:p w:rsidR="009F0372" w:rsidRPr="00E8050F" w:rsidRDefault="009F0372" w:rsidP="00F00B30">
            <w:r w:rsidRPr="00E8050F">
              <w:t xml:space="preserve"> </w:t>
            </w:r>
          </w:p>
        </w:tc>
      </w:tr>
      <w:tr w:rsidR="009F0372" w:rsidRPr="00E8050F" w:rsidTr="00FE436C">
        <w:trPr>
          <w:trHeight w:hRule="exact" w:val="240"/>
        </w:trPr>
        <w:tc>
          <w:tcPr>
            <w:tcW w:w="3067" w:type="dxa"/>
            <w:tcBorders>
              <w:top w:val="single" w:sz="5" w:space="0" w:color="000000"/>
              <w:left w:val="single" w:sz="5" w:space="0" w:color="000000"/>
              <w:bottom w:val="single" w:sz="5" w:space="0" w:color="000000"/>
              <w:right w:val="single" w:sz="5" w:space="0" w:color="000000"/>
            </w:tcBorders>
            <w:vAlign w:val="center"/>
          </w:tcPr>
          <w:p w:rsidR="009F0372" w:rsidRPr="00E8050F" w:rsidRDefault="009F0372" w:rsidP="00BD306E">
            <w:r w:rsidRPr="00E8050F">
              <w:t xml:space="preserve">5/8 x </w:t>
            </w:r>
            <w:r w:rsidR="00BD306E">
              <w:t>¾”</w:t>
            </w:r>
          </w:p>
        </w:tc>
        <w:tc>
          <w:tcPr>
            <w:tcW w:w="907" w:type="dxa"/>
            <w:tcBorders>
              <w:top w:val="single" w:sz="5" w:space="0" w:color="000000"/>
              <w:left w:val="single" w:sz="5" w:space="0" w:color="000000"/>
              <w:bottom w:val="single" w:sz="5" w:space="0" w:color="000000"/>
              <w:right w:val="none" w:sz="0" w:space="0" w:color="020000"/>
            </w:tcBorders>
            <w:vAlign w:val="center"/>
          </w:tcPr>
          <w:p w:rsidR="009F0372" w:rsidRPr="00E8050F" w:rsidRDefault="009F0372" w:rsidP="00F00B30">
            <w:r w:rsidRPr="00E8050F">
              <w:t>$</w:t>
            </w:r>
            <w:r w:rsidR="00BD306E">
              <w:t xml:space="preserve">   </w:t>
            </w:r>
            <w:r w:rsidRPr="00E8050F">
              <w:t>23.82</w:t>
            </w:r>
          </w:p>
        </w:tc>
        <w:tc>
          <w:tcPr>
            <w:tcW w:w="2247" w:type="dxa"/>
            <w:tcBorders>
              <w:top w:val="single" w:sz="5" w:space="0" w:color="000000"/>
              <w:left w:val="none" w:sz="0" w:space="0" w:color="020000"/>
              <w:bottom w:val="single" w:sz="5" w:space="0" w:color="000000"/>
              <w:right w:val="single" w:sz="5" w:space="0" w:color="000000"/>
            </w:tcBorders>
          </w:tcPr>
          <w:p w:rsidR="009F0372" w:rsidRPr="00E8050F" w:rsidRDefault="009F0372" w:rsidP="00F00B30">
            <w:r w:rsidRPr="00E8050F">
              <w:t xml:space="preserve"> </w:t>
            </w:r>
          </w:p>
        </w:tc>
      </w:tr>
      <w:tr w:rsidR="009F0372" w:rsidRPr="00E8050F" w:rsidTr="00FE436C">
        <w:trPr>
          <w:trHeight w:hRule="exact" w:val="264"/>
        </w:trPr>
        <w:tc>
          <w:tcPr>
            <w:tcW w:w="3067" w:type="dxa"/>
            <w:tcBorders>
              <w:top w:val="single" w:sz="5" w:space="0" w:color="000000"/>
              <w:left w:val="single" w:sz="5" w:space="0" w:color="000000"/>
              <w:bottom w:val="single" w:sz="5" w:space="0" w:color="000000"/>
              <w:right w:val="single" w:sz="5" w:space="0" w:color="000000"/>
            </w:tcBorders>
            <w:vAlign w:val="center"/>
          </w:tcPr>
          <w:p w:rsidR="009F0372" w:rsidRPr="00E8050F" w:rsidRDefault="009F0372" w:rsidP="00BD306E">
            <w:r w:rsidRPr="00E8050F">
              <w:t>3/4</w:t>
            </w:r>
            <w:r w:rsidR="00BD306E">
              <w:t>'”</w:t>
            </w:r>
          </w:p>
        </w:tc>
        <w:tc>
          <w:tcPr>
            <w:tcW w:w="907" w:type="dxa"/>
            <w:tcBorders>
              <w:top w:val="single" w:sz="5" w:space="0" w:color="000000"/>
              <w:left w:val="single" w:sz="5" w:space="0" w:color="000000"/>
              <w:bottom w:val="single" w:sz="5" w:space="0" w:color="000000"/>
              <w:right w:val="none" w:sz="0" w:space="0" w:color="020000"/>
            </w:tcBorders>
            <w:vAlign w:val="center"/>
          </w:tcPr>
          <w:p w:rsidR="009F0372" w:rsidRPr="00E8050F" w:rsidRDefault="009F0372" w:rsidP="00F00B30">
            <w:r w:rsidRPr="00E8050F">
              <w:t>$</w:t>
            </w:r>
            <w:r w:rsidR="00BD306E">
              <w:t xml:space="preserve">   </w:t>
            </w:r>
            <w:r w:rsidRPr="00E8050F">
              <w:t>35.73</w:t>
            </w:r>
          </w:p>
        </w:tc>
        <w:tc>
          <w:tcPr>
            <w:tcW w:w="2247" w:type="dxa"/>
            <w:tcBorders>
              <w:top w:val="single" w:sz="5" w:space="0" w:color="000000"/>
              <w:left w:val="none" w:sz="0" w:space="0" w:color="020000"/>
              <w:bottom w:val="single" w:sz="5" w:space="0" w:color="000000"/>
              <w:right w:val="single" w:sz="5" w:space="0" w:color="000000"/>
            </w:tcBorders>
          </w:tcPr>
          <w:p w:rsidR="009F0372" w:rsidRPr="00E8050F" w:rsidRDefault="009F0372" w:rsidP="00F00B30">
            <w:r w:rsidRPr="00E8050F">
              <w:t xml:space="preserve"> </w:t>
            </w:r>
          </w:p>
        </w:tc>
      </w:tr>
      <w:tr w:rsidR="009F0372" w:rsidRPr="00E8050F" w:rsidTr="00FE436C">
        <w:trPr>
          <w:trHeight w:hRule="exact" w:val="264"/>
        </w:trPr>
        <w:tc>
          <w:tcPr>
            <w:tcW w:w="3067" w:type="dxa"/>
            <w:tcBorders>
              <w:top w:val="single" w:sz="5" w:space="0" w:color="000000"/>
              <w:left w:val="single" w:sz="5" w:space="0" w:color="000000"/>
              <w:bottom w:val="single" w:sz="5" w:space="0" w:color="000000"/>
              <w:right w:val="single" w:sz="5" w:space="0" w:color="000000"/>
            </w:tcBorders>
            <w:vAlign w:val="center"/>
          </w:tcPr>
          <w:p w:rsidR="009F0372" w:rsidRPr="00E8050F" w:rsidRDefault="00BD306E" w:rsidP="00F00B30">
            <w:r>
              <w:t>1”</w:t>
            </w:r>
          </w:p>
        </w:tc>
        <w:tc>
          <w:tcPr>
            <w:tcW w:w="907" w:type="dxa"/>
            <w:tcBorders>
              <w:top w:val="single" w:sz="5" w:space="0" w:color="000000"/>
              <w:left w:val="single" w:sz="5" w:space="0" w:color="000000"/>
              <w:bottom w:val="single" w:sz="5" w:space="0" w:color="000000"/>
              <w:right w:val="none" w:sz="0" w:space="0" w:color="020000"/>
            </w:tcBorders>
            <w:vAlign w:val="center"/>
          </w:tcPr>
          <w:p w:rsidR="009F0372" w:rsidRPr="00E8050F" w:rsidRDefault="009F0372" w:rsidP="00F00B30">
            <w:r w:rsidRPr="00E8050F">
              <w:t>$</w:t>
            </w:r>
            <w:r w:rsidR="00BD306E">
              <w:t xml:space="preserve">   </w:t>
            </w:r>
            <w:r w:rsidRPr="00E8050F">
              <w:t>59.55</w:t>
            </w:r>
          </w:p>
        </w:tc>
        <w:tc>
          <w:tcPr>
            <w:tcW w:w="2247" w:type="dxa"/>
            <w:tcBorders>
              <w:top w:val="single" w:sz="5" w:space="0" w:color="000000"/>
              <w:left w:val="none" w:sz="0" w:space="0" w:color="020000"/>
              <w:bottom w:val="single" w:sz="5" w:space="0" w:color="000000"/>
              <w:right w:val="single" w:sz="5" w:space="0" w:color="000000"/>
            </w:tcBorders>
          </w:tcPr>
          <w:p w:rsidR="009F0372" w:rsidRPr="00E8050F" w:rsidRDefault="009F0372" w:rsidP="00F00B30">
            <w:r w:rsidRPr="00E8050F">
              <w:t xml:space="preserve"> </w:t>
            </w:r>
          </w:p>
        </w:tc>
      </w:tr>
      <w:tr w:rsidR="009F0372" w:rsidRPr="00E8050F" w:rsidTr="00FE436C">
        <w:trPr>
          <w:trHeight w:hRule="exact" w:val="264"/>
        </w:trPr>
        <w:tc>
          <w:tcPr>
            <w:tcW w:w="3067" w:type="dxa"/>
            <w:tcBorders>
              <w:top w:val="single" w:sz="5" w:space="0" w:color="000000"/>
              <w:left w:val="single" w:sz="5" w:space="0" w:color="000000"/>
              <w:bottom w:val="single" w:sz="5" w:space="0" w:color="000000"/>
              <w:right w:val="single" w:sz="5" w:space="0" w:color="000000"/>
            </w:tcBorders>
            <w:vAlign w:val="center"/>
          </w:tcPr>
          <w:p w:rsidR="009F0372" w:rsidRPr="00E8050F" w:rsidRDefault="009F0372" w:rsidP="00BD306E">
            <w:r w:rsidRPr="00E8050F">
              <w:t>1-1/2</w:t>
            </w:r>
            <w:r w:rsidR="00BD306E">
              <w:t>”</w:t>
            </w:r>
          </w:p>
        </w:tc>
        <w:tc>
          <w:tcPr>
            <w:tcW w:w="907" w:type="dxa"/>
            <w:tcBorders>
              <w:top w:val="single" w:sz="5" w:space="0" w:color="000000"/>
              <w:left w:val="single" w:sz="5" w:space="0" w:color="000000"/>
              <w:bottom w:val="single" w:sz="5" w:space="0" w:color="000000"/>
              <w:right w:val="none" w:sz="0" w:space="0" w:color="020000"/>
            </w:tcBorders>
            <w:vAlign w:val="center"/>
          </w:tcPr>
          <w:p w:rsidR="009F0372" w:rsidRPr="00E8050F" w:rsidRDefault="009F0372" w:rsidP="00F00B30">
            <w:r w:rsidRPr="00E8050F">
              <w:t>$</w:t>
            </w:r>
            <w:r w:rsidR="00BD306E">
              <w:t xml:space="preserve"> </w:t>
            </w:r>
            <w:r w:rsidRPr="00E8050F">
              <w:t>119.10</w:t>
            </w:r>
          </w:p>
        </w:tc>
        <w:tc>
          <w:tcPr>
            <w:tcW w:w="2247" w:type="dxa"/>
            <w:tcBorders>
              <w:top w:val="single" w:sz="5" w:space="0" w:color="000000"/>
              <w:left w:val="none" w:sz="0" w:space="0" w:color="020000"/>
              <w:bottom w:val="single" w:sz="5" w:space="0" w:color="000000"/>
              <w:right w:val="single" w:sz="5" w:space="0" w:color="000000"/>
            </w:tcBorders>
          </w:tcPr>
          <w:p w:rsidR="009F0372" w:rsidRPr="00E8050F" w:rsidRDefault="009F0372" w:rsidP="00F00B30">
            <w:r w:rsidRPr="00E8050F">
              <w:t xml:space="preserve"> </w:t>
            </w:r>
          </w:p>
        </w:tc>
      </w:tr>
      <w:tr w:rsidR="009F0372" w:rsidRPr="00E8050F" w:rsidTr="00FE436C">
        <w:trPr>
          <w:trHeight w:hRule="exact" w:val="264"/>
        </w:trPr>
        <w:tc>
          <w:tcPr>
            <w:tcW w:w="3067" w:type="dxa"/>
            <w:tcBorders>
              <w:top w:val="single" w:sz="5" w:space="0" w:color="000000"/>
              <w:left w:val="single" w:sz="5" w:space="0" w:color="000000"/>
              <w:bottom w:val="single" w:sz="5" w:space="0" w:color="000000"/>
              <w:right w:val="single" w:sz="5" w:space="0" w:color="000000"/>
            </w:tcBorders>
            <w:vAlign w:val="center"/>
          </w:tcPr>
          <w:p w:rsidR="009F0372" w:rsidRPr="00E8050F" w:rsidRDefault="00BD306E" w:rsidP="00F00B30">
            <w:r>
              <w:t>2”</w:t>
            </w:r>
          </w:p>
        </w:tc>
        <w:tc>
          <w:tcPr>
            <w:tcW w:w="907" w:type="dxa"/>
            <w:tcBorders>
              <w:top w:val="single" w:sz="5" w:space="0" w:color="000000"/>
              <w:left w:val="single" w:sz="5" w:space="0" w:color="000000"/>
              <w:bottom w:val="single" w:sz="5" w:space="0" w:color="000000"/>
              <w:right w:val="none" w:sz="0" w:space="0" w:color="020000"/>
            </w:tcBorders>
            <w:vAlign w:val="center"/>
          </w:tcPr>
          <w:p w:rsidR="009F0372" w:rsidRPr="00E8050F" w:rsidRDefault="009F0372" w:rsidP="00F00B30">
            <w:r w:rsidRPr="00E8050F">
              <w:t>$</w:t>
            </w:r>
            <w:r w:rsidR="00BD306E">
              <w:t xml:space="preserve"> </w:t>
            </w:r>
            <w:r w:rsidRPr="00E8050F">
              <w:t>190.56</w:t>
            </w:r>
          </w:p>
        </w:tc>
        <w:tc>
          <w:tcPr>
            <w:tcW w:w="2247" w:type="dxa"/>
            <w:tcBorders>
              <w:top w:val="single" w:sz="5" w:space="0" w:color="000000"/>
              <w:left w:val="none" w:sz="0" w:space="0" w:color="020000"/>
              <w:bottom w:val="single" w:sz="5" w:space="0" w:color="000000"/>
              <w:right w:val="single" w:sz="5" w:space="0" w:color="000000"/>
            </w:tcBorders>
          </w:tcPr>
          <w:p w:rsidR="009F0372" w:rsidRPr="00E8050F" w:rsidRDefault="009F0372" w:rsidP="00F00B30">
            <w:r w:rsidRPr="00E8050F">
              <w:t xml:space="preserve"> </w:t>
            </w:r>
          </w:p>
        </w:tc>
      </w:tr>
      <w:tr w:rsidR="009F0372" w:rsidRPr="00E8050F" w:rsidTr="00FE436C">
        <w:trPr>
          <w:trHeight w:hRule="exact" w:val="264"/>
        </w:trPr>
        <w:tc>
          <w:tcPr>
            <w:tcW w:w="3067" w:type="dxa"/>
            <w:tcBorders>
              <w:top w:val="single" w:sz="5" w:space="0" w:color="000000"/>
              <w:left w:val="single" w:sz="5" w:space="0" w:color="000000"/>
              <w:bottom w:val="single" w:sz="5" w:space="0" w:color="000000"/>
              <w:right w:val="single" w:sz="5" w:space="0" w:color="000000"/>
            </w:tcBorders>
          </w:tcPr>
          <w:p w:rsidR="009F0372" w:rsidRPr="00E8050F" w:rsidRDefault="009F0372" w:rsidP="00BD306E">
            <w:r w:rsidRPr="00E8050F">
              <w:t>3</w:t>
            </w:r>
            <w:r w:rsidR="00BD306E">
              <w:t>”</w:t>
            </w:r>
          </w:p>
        </w:tc>
        <w:tc>
          <w:tcPr>
            <w:tcW w:w="907" w:type="dxa"/>
            <w:tcBorders>
              <w:top w:val="single" w:sz="5" w:space="0" w:color="000000"/>
              <w:left w:val="single" w:sz="5" w:space="0" w:color="000000"/>
              <w:bottom w:val="single" w:sz="5" w:space="0" w:color="000000"/>
              <w:right w:val="none" w:sz="0" w:space="0" w:color="020000"/>
            </w:tcBorders>
            <w:vAlign w:val="center"/>
          </w:tcPr>
          <w:p w:rsidR="009F0372" w:rsidRPr="00E8050F" w:rsidRDefault="009F0372" w:rsidP="00F00B30">
            <w:r w:rsidRPr="00E8050F">
              <w:t>$</w:t>
            </w:r>
            <w:r w:rsidR="00BD306E">
              <w:t xml:space="preserve"> </w:t>
            </w:r>
            <w:r w:rsidRPr="00E8050F">
              <w:t>357.30</w:t>
            </w:r>
          </w:p>
        </w:tc>
        <w:tc>
          <w:tcPr>
            <w:tcW w:w="2247" w:type="dxa"/>
            <w:tcBorders>
              <w:top w:val="single" w:sz="5" w:space="0" w:color="000000"/>
              <w:left w:val="none" w:sz="0" w:space="0" w:color="020000"/>
              <w:bottom w:val="single" w:sz="5" w:space="0" w:color="000000"/>
              <w:right w:val="single" w:sz="5" w:space="0" w:color="000000"/>
            </w:tcBorders>
          </w:tcPr>
          <w:p w:rsidR="009F0372" w:rsidRPr="00E8050F" w:rsidRDefault="009F0372" w:rsidP="00F00B30">
            <w:r w:rsidRPr="00E8050F">
              <w:t xml:space="preserve"> </w:t>
            </w:r>
          </w:p>
        </w:tc>
      </w:tr>
      <w:tr w:rsidR="009F0372" w:rsidRPr="00E8050F" w:rsidTr="00FE436C">
        <w:trPr>
          <w:trHeight w:hRule="exact" w:val="264"/>
        </w:trPr>
        <w:tc>
          <w:tcPr>
            <w:tcW w:w="3067" w:type="dxa"/>
            <w:tcBorders>
              <w:top w:val="single" w:sz="5" w:space="0" w:color="000000"/>
              <w:left w:val="single" w:sz="5" w:space="0" w:color="000000"/>
              <w:bottom w:val="single" w:sz="5" w:space="0" w:color="000000"/>
              <w:right w:val="single" w:sz="5" w:space="0" w:color="000000"/>
            </w:tcBorders>
            <w:vAlign w:val="center"/>
          </w:tcPr>
          <w:p w:rsidR="009F0372" w:rsidRPr="00E8050F" w:rsidRDefault="00BD306E" w:rsidP="00F00B30">
            <w:r>
              <w:t>4”</w:t>
            </w:r>
          </w:p>
        </w:tc>
        <w:tc>
          <w:tcPr>
            <w:tcW w:w="907" w:type="dxa"/>
            <w:tcBorders>
              <w:top w:val="single" w:sz="5" w:space="0" w:color="000000"/>
              <w:left w:val="single" w:sz="5" w:space="0" w:color="000000"/>
              <w:bottom w:val="single" w:sz="5" w:space="0" w:color="000000"/>
              <w:right w:val="none" w:sz="0" w:space="0" w:color="020000"/>
            </w:tcBorders>
            <w:vAlign w:val="center"/>
          </w:tcPr>
          <w:p w:rsidR="009F0372" w:rsidRPr="00E8050F" w:rsidRDefault="009F0372" w:rsidP="00F00B30">
            <w:r w:rsidRPr="00E8050F">
              <w:t>$</w:t>
            </w:r>
            <w:r w:rsidR="00BD306E">
              <w:t xml:space="preserve"> </w:t>
            </w:r>
            <w:r w:rsidRPr="00E8050F">
              <w:t>595.50</w:t>
            </w:r>
          </w:p>
        </w:tc>
        <w:tc>
          <w:tcPr>
            <w:tcW w:w="2247" w:type="dxa"/>
            <w:tcBorders>
              <w:top w:val="single" w:sz="5" w:space="0" w:color="000000"/>
              <w:left w:val="none" w:sz="0" w:space="0" w:color="020000"/>
              <w:bottom w:val="single" w:sz="5" w:space="0" w:color="000000"/>
              <w:right w:val="single" w:sz="5" w:space="0" w:color="000000"/>
            </w:tcBorders>
          </w:tcPr>
          <w:p w:rsidR="009F0372" w:rsidRPr="00E8050F" w:rsidRDefault="009F0372" w:rsidP="00F00B30">
            <w:r w:rsidRPr="00E8050F">
              <w:t xml:space="preserve"> </w:t>
            </w:r>
          </w:p>
        </w:tc>
      </w:tr>
      <w:tr w:rsidR="009F0372" w:rsidRPr="00E8050F" w:rsidTr="00FE436C">
        <w:trPr>
          <w:trHeight w:hRule="exact" w:val="254"/>
        </w:trPr>
        <w:tc>
          <w:tcPr>
            <w:tcW w:w="3067" w:type="dxa"/>
            <w:tcBorders>
              <w:top w:val="single" w:sz="5" w:space="0" w:color="000000"/>
              <w:left w:val="single" w:sz="5" w:space="0" w:color="000000"/>
              <w:bottom w:val="single" w:sz="5" w:space="0" w:color="000000"/>
              <w:right w:val="single" w:sz="5" w:space="0" w:color="000000"/>
            </w:tcBorders>
            <w:vAlign w:val="center"/>
          </w:tcPr>
          <w:p w:rsidR="009F0372" w:rsidRPr="00E8050F" w:rsidRDefault="009F0372" w:rsidP="00F00B30">
            <w:r w:rsidRPr="00E8050F">
              <w:t>Gallonage rate:</w:t>
            </w:r>
          </w:p>
        </w:tc>
        <w:tc>
          <w:tcPr>
            <w:tcW w:w="907" w:type="dxa"/>
            <w:tcBorders>
              <w:top w:val="single" w:sz="5" w:space="0" w:color="000000"/>
              <w:left w:val="single" w:sz="5" w:space="0" w:color="000000"/>
              <w:bottom w:val="single" w:sz="5" w:space="0" w:color="000000"/>
              <w:right w:val="none" w:sz="0" w:space="0" w:color="020000"/>
            </w:tcBorders>
            <w:vAlign w:val="center"/>
          </w:tcPr>
          <w:p w:rsidR="009F0372" w:rsidRPr="00E8050F" w:rsidRDefault="009F0372" w:rsidP="00F00B30">
            <w:r w:rsidRPr="00E8050F">
              <w:t>$</w:t>
            </w:r>
            <w:r w:rsidR="00DC27B4">
              <w:t xml:space="preserve">     </w:t>
            </w:r>
            <w:r w:rsidRPr="00E8050F">
              <w:t>3.02</w:t>
            </w:r>
          </w:p>
        </w:tc>
        <w:tc>
          <w:tcPr>
            <w:tcW w:w="2247" w:type="dxa"/>
            <w:tcBorders>
              <w:top w:val="single" w:sz="5" w:space="0" w:color="000000"/>
              <w:left w:val="none" w:sz="0" w:space="0" w:color="020000"/>
              <w:bottom w:val="single" w:sz="5" w:space="0" w:color="000000"/>
              <w:right w:val="single" w:sz="5" w:space="0" w:color="000000"/>
            </w:tcBorders>
            <w:vAlign w:val="center"/>
          </w:tcPr>
          <w:p w:rsidR="009F0372" w:rsidRPr="00E8050F" w:rsidRDefault="009F0372" w:rsidP="00F00B30">
            <w:r w:rsidRPr="00E8050F">
              <w:t>/1,000 gallons</w:t>
            </w:r>
          </w:p>
        </w:tc>
      </w:tr>
    </w:tbl>
    <w:p w:rsidR="009F0372" w:rsidRPr="00E8050F" w:rsidRDefault="009F0372" w:rsidP="009F0372"/>
    <w:p w:rsidR="00D42616" w:rsidRPr="00E8050F" w:rsidRDefault="00D42616" w:rsidP="009F0372">
      <w:pPr>
        <w:pStyle w:val="FOFNumbered"/>
      </w:pPr>
      <w:r>
        <w:t xml:space="preserve">The </w:t>
      </w:r>
      <w:r w:rsidR="007E28A2">
        <w:t xml:space="preserve">agreed </w:t>
      </w:r>
      <w:r>
        <w:t xml:space="preserve">rates listed above in finding of fact </w:t>
      </w:r>
      <w:r w:rsidR="00976266">
        <w:t>37</w:t>
      </w:r>
      <w:bookmarkStart w:id="0" w:name="_GoBack"/>
      <w:bookmarkEnd w:id="0"/>
      <w:r>
        <w:t xml:space="preserve"> are </w:t>
      </w:r>
      <w:r w:rsidR="007E28A2">
        <w:t>just and reasonable</w:t>
      </w:r>
      <w:r w:rsidR="00F65696">
        <w:t xml:space="preserve"> </w:t>
      </w:r>
      <w:r w:rsidR="00F65696" w:rsidRPr="009F0372">
        <w:t>and are not unreasonably discriminatory, preferential, or prejudicial</w:t>
      </w:r>
      <w:r>
        <w:t>.</w:t>
      </w:r>
    </w:p>
    <w:p w:rsidR="009F0372" w:rsidRPr="00E8050F" w:rsidRDefault="009F0372" w:rsidP="009F0372">
      <w:pPr>
        <w:pStyle w:val="FOFNumbered"/>
      </w:pPr>
      <w:r w:rsidRPr="00E8050F">
        <w:t xml:space="preserve">Under the agreement, </w:t>
      </w:r>
      <w:r w:rsidR="006449B8">
        <w:t>Kerr County WS</w:t>
      </w:r>
      <w:r w:rsidRPr="00E8050F">
        <w:t xml:space="preserve"> will implement the retail water utility rates contained in Section 1.0 of the proposed tariff included as attachment A to the agreement.</w:t>
      </w:r>
    </w:p>
    <w:p w:rsidR="00C11114" w:rsidRPr="00E8050F" w:rsidRDefault="00C11114" w:rsidP="00C11114">
      <w:pPr>
        <w:pStyle w:val="FOFNumbered"/>
      </w:pPr>
      <w:r w:rsidRPr="00E8050F">
        <w:t xml:space="preserve">Attachment A to the agreement is a tariff containing the water utility rates, terms, treatments, and conditions for each </w:t>
      </w:r>
      <w:r>
        <w:t>Kerr County WS</w:t>
      </w:r>
      <w:r w:rsidRPr="00E8050F">
        <w:t xml:space="preserve"> ratepayer for the public water system and service area specified in the tariff.</w:t>
      </w:r>
    </w:p>
    <w:p w:rsidR="009F0372" w:rsidRPr="00E8050F" w:rsidRDefault="009F0372" w:rsidP="009F0372">
      <w:pPr>
        <w:pStyle w:val="FOFNumbered"/>
      </w:pPr>
      <w:r w:rsidRPr="00E8050F">
        <w:t>The calculations of accounts and revenue requirements are included as attachment B to the agreement.</w:t>
      </w:r>
    </w:p>
    <w:p w:rsidR="009F0372" w:rsidRPr="00E8050F" w:rsidRDefault="006449B8" w:rsidP="009F0372">
      <w:pPr>
        <w:pStyle w:val="FOFNumbered"/>
      </w:pPr>
      <w:r>
        <w:t>Kerr County WS</w:t>
      </w:r>
      <w:r w:rsidR="009F0372" w:rsidRPr="00E8050F">
        <w:t xml:space="preserve"> </w:t>
      </w:r>
      <w:r w:rsidR="00792990">
        <w:t>agrees</w:t>
      </w:r>
      <w:r w:rsidR="00792990" w:rsidRPr="00E8050F">
        <w:t xml:space="preserve"> </w:t>
      </w:r>
      <w:r w:rsidR="009F0372" w:rsidRPr="00E8050F">
        <w:t xml:space="preserve">not </w:t>
      </w:r>
      <w:r w:rsidR="00C11114">
        <w:t xml:space="preserve">to </w:t>
      </w:r>
      <w:r w:rsidR="009F0372" w:rsidRPr="00E8050F">
        <w:t>seek to recover and will not collect any rate</w:t>
      </w:r>
      <w:r w:rsidR="00656A25">
        <w:t>-</w:t>
      </w:r>
      <w:r w:rsidR="009F0372" w:rsidRPr="00E8050F">
        <w:t>case expenses that it incurred or will incur regarding this application.</w:t>
      </w:r>
    </w:p>
    <w:p w:rsidR="009F0372" w:rsidRPr="00E8050F" w:rsidRDefault="009F0372" w:rsidP="009F0372">
      <w:pPr>
        <w:pStyle w:val="FOFNumbered"/>
      </w:pPr>
      <w:r w:rsidRPr="00E8050F">
        <w:t xml:space="preserve">The revenue requirement set forth in the agreement permits </w:t>
      </w:r>
      <w:r w:rsidR="006449B8">
        <w:t>Kerr County WS</w:t>
      </w:r>
      <w:r w:rsidRPr="00E8050F">
        <w:t xml:space="preserve"> a reasonable opportunity to earn a reasonable return on its invested capital used and useful in rendering service to the public over and above its reasonable and necessary operating expenses.</w:t>
      </w:r>
    </w:p>
    <w:p w:rsidR="009F0372" w:rsidRPr="00E8050F" w:rsidRDefault="009F0372" w:rsidP="009F0372">
      <w:pPr>
        <w:pStyle w:val="FOFNumbered"/>
      </w:pPr>
      <w:r w:rsidRPr="00E8050F">
        <w:t xml:space="preserve">The revenue requirement set forth in the agreement is adequate to preserve the financial integrity of </w:t>
      </w:r>
      <w:r w:rsidR="006449B8">
        <w:t>Kerr County WS</w:t>
      </w:r>
      <w:r w:rsidRPr="00E8050F">
        <w:t>.</w:t>
      </w:r>
    </w:p>
    <w:p w:rsidR="009F0372" w:rsidRPr="00E8050F" w:rsidRDefault="009F0372" w:rsidP="009F0372">
      <w:pPr>
        <w:pStyle w:val="Heading7"/>
      </w:pPr>
      <w:r w:rsidRPr="00E8050F">
        <w:t xml:space="preserve">Informal Disposition </w:t>
      </w:r>
    </w:p>
    <w:p w:rsidR="009F0372" w:rsidRPr="00D42616" w:rsidRDefault="006D63A9" w:rsidP="009F0372">
      <w:pPr>
        <w:pStyle w:val="FOFNumbered"/>
        <w:rPr>
          <w:szCs w:val="24"/>
        </w:rPr>
      </w:pPr>
      <w:r w:rsidRPr="00FE436C">
        <w:rPr>
          <w:szCs w:val="24"/>
        </w:rPr>
        <w:t xml:space="preserve">More than 15 days have passed since completion of the notice provided in this </w:t>
      </w:r>
      <w:r w:rsidR="00016EEF">
        <w:rPr>
          <w:szCs w:val="24"/>
        </w:rPr>
        <w:t>proceeding</w:t>
      </w:r>
      <w:r w:rsidR="009F0372" w:rsidRPr="00D42616">
        <w:rPr>
          <w:szCs w:val="24"/>
        </w:rPr>
        <w:t>.</w:t>
      </w:r>
    </w:p>
    <w:p w:rsidR="006D63A9" w:rsidRPr="00D42616" w:rsidRDefault="006D63A9" w:rsidP="009F0372">
      <w:pPr>
        <w:pStyle w:val="FOFNumbered"/>
        <w:rPr>
          <w:szCs w:val="24"/>
        </w:rPr>
      </w:pPr>
      <w:r w:rsidRPr="00FE436C">
        <w:rPr>
          <w:szCs w:val="24"/>
        </w:rPr>
        <w:t>No hearing is necessary</w:t>
      </w:r>
      <w:r w:rsidR="00E33CDF" w:rsidRPr="00FE436C">
        <w:rPr>
          <w:szCs w:val="24"/>
        </w:rPr>
        <w:t xml:space="preserve"> in this proceeding</w:t>
      </w:r>
      <w:r w:rsidRPr="00D42616">
        <w:rPr>
          <w:szCs w:val="24"/>
        </w:rPr>
        <w:t>.</w:t>
      </w:r>
    </w:p>
    <w:p w:rsidR="009F0372" w:rsidRPr="00D42616" w:rsidRDefault="006D63A9" w:rsidP="009F0372">
      <w:pPr>
        <w:pStyle w:val="FOFNumbered"/>
        <w:rPr>
          <w:szCs w:val="24"/>
        </w:rPr>
      </w:pPr>
      <w:r w:rsidRPr="00FE436C">
        <w:rPr>
          <w:szCs w:val="24"/>
        </w:rPr>
        <w:t xml:space="preserve">The decision </w:t>
      </w:r>
      <w:r w:rsidR="00E33CDF" w:rsidRPr="00FE436C">
        <w:rPr>
          <w:szCs w:val="24"/>
        </w:rPr>
        <w:t xml:space="preserve">reflected in this Order </w:t>
      </w:r>
      <w:r w:rsidRPr="00FE436C">
        <w:rPr>
          <w:szCs w:val="24"/>
        </w:rPr>
        <w:t>is not adverse to any party to this proceeding</w:t>
      </w:r>
      <w:r w:rsidR="009F0372" w:rsidRPr="00D42616">
        <w:rPr>
          <w:szCs w:val="24"/>
        </w:rPr>
        <w:t>.</w:t>
      </w:r>
    </w:p>
    <w:p w:rsidR="009F0372" w:rsidRDefault="009F0372" w:rsidP="009F0372">
      <w:pPr>
        <w:pStyle w:val="Heading1"/>
      </w:pPr>
      <w:r w:rsidRPr="00E8050F">
        <w:t>Conclusions of Law</w:t>
      </w:r>
    </w:p>
    <w:p w:rsidR="001F7AD5" w:rsidRPr="001F7AD5" w:rsidRDefault="001F7AD5" w:rsidP="001F7AD5">
      <w:pPr>
        <w:pStyle w:val="BodyText"/>
      </w:pPr>
      <w:r>
        <w:t>The Commission makes the following conclusions of law.</w:t>
      </w:r>
    </w:p>
    <w:p w:rsidR="009F0372" w:rsidRPr="00E8050F" w:rsidRDefault="009F0372" w:rsidP="009F0372">
      <w:pPr>
        <w:pStyle w:val="COLNumbered"/>
      </w:pPr>
      <w:r w:rsidRPr="00E8050F">
        <w:t xml:space="preserve">The Commission has jurisdiction to consider </w:t>
      </w:r>
      <w:r w:rsidR="006449B8">
        <w:t>Kerr County WS</w:t>
      </w:r>
      <w:r w:rsidR="004E6A52">
        <w:t>’s</w:t>
      </w:r>
      <w:r w:rsidRPr="00E8050F">
        <w:t xml:space="preserve"> application under TWC §§</w:t>
      </w:r>
      <w:r w:rsidR="004E6A52">
        <w:t> </w:t>
      </w:r>
      <w:r w:rsidRPr="00E8050F">
        <w:t>13.041, 13.181, 13.182, 13.184</w:t>
      </w:r>
      <w:r w:rsidR="00AB70F8">
        <w:t>,</w:t>
      </w:r>
      <w:r w:rsidRPr="00E8050F">
        <w:t xml:space="preserve"> and 13.1871.</w:t>
      </w:r>
    </w:p>
    <w:p w:rsidR="009F0372" w:rsidRPr="00E8050F" w:rsidRDefault="006449B8" w:rsidP="009F0372">
      <w:pPr>
        <w:pStyle w:val="COLNumbered"/>
      </w:pPr>
      <w:r>
        <w:t>Kerr County WS</w:t>
      </w:r>
      <w:r w:rsidR="009F0372" w:rsidRPr="00E8050F">
        <w:t xml:space="preserve"> is a public utility as defined in TWC § 13.002(23).</w:t>
      </w:r>
    </w:p>
    <w:p w:rsidR="009F0372" w:rsidRPr="00E8050F" w:rsidRDefault="006449B8" w:rsidP="009F0372">
      <w:pPr>
        <w:pStyle w:val="COLNumbered"/>
      </w:pPr>
      <w:r>
        <w:t>Kerr County WS</w:t>
      </w:r>
      <w:r w:rsidR="009F0372" w:rsidRPr="00E8050F">
        <w:t xml:space="preserve"> is a class C utility as defined in TWC § 13.002(4-c) and 16 Texas Administrative Code (TAC) § 24.3(17).</w:t>
      </w:r>
    </w:p>
    <w:p w:rsidR="009F0372" w:rsidRPr="00E8050F" w:rsidRDefault="006449B8" w:rsidP="009F0372">
      <w:pPr>
        <w:pStyle w:val="COLNumbered"/>
      </w:pPr>
      <w:r>
        <w:t>Kerr County WS</w:t>
      </w:r>
      <w:r w:rsidR="009F0372" w:rsidRPr="00E8050F">
        <w:t xml:space="preserve"> gave proper notice of the application in accordance with TWC § 13.1871 and 16 TAC § 24.27.</w:t>
      </w:r>
    </w:p>
    <w:p w:rsidR="003B1004" w:rsidRDefault="006E0819" w:rsidP="009F0372">
      <w:pPr>
        <w:pStyle w:val="COLNumbered"/>
      </w:pPr>
      <w:r>
        <w:t>Less than 10% of the ratepayers of Kerr County WS filed protests with the Commission</w:t>
      </w:r>
      <w:r w:rsidR="009037DB">
        <w:t xml:space="preserve"> before the 91st day after the effective date of the rate change</w:t>
      </w:r>
      <w:r>
        <w:t>, so no hearing is required</w:t>
      </w:r>
      <w:r w:rsidR="003B1004">
        <w:t xml:space="preserve"> under TWC § 13.1871(i).</w:t>
      </w:r>
    </w:p>
    <w:p w:rsidR="00F65C47" w:rsidRDefault="00F65C47" w:rsidP="009F0372">
      <w:pPr>
        <w:pStyle w:val="COLNumbered"/>
      </w:pPr>
      <w:r>
        <w:t>The Commission may fix interim rates during the suspension period until it makes a final determination in this case.</w:t>
      </w:r>
    </w:p>
    <w:p w:rsidR="009F0372" w:rsidRPr="00E8050F" w:rsidRDefault="009F0372" w:rsidP="009F0372">
      <w:pPr>
        <w:pStyle w:val="COLNumbered"/>
      </w:pPr>
      <w:r w:rsidRPr="00E8050F">
        <w:t>The Commission processed this docket in accordance with the requirements of the TWC, the Administrative Procedure Act,</w:t>
      </w:r>
      <w:r w:rsidR="004E6A52">
        <w:rPr>
          <w:rStyle w:val="FootnoteReference"/>
        </w:rPr>
        <w:footnoteReference w:id="1"/>
      </w:r>
      <w:r w:rsidRPr="00E8050F">
        <w:t xml:space="preserve"> and Commission rules.</w:t>
      </w:r>
    </w:p>
    <w:p w:rsidR="009F0372" w:rsidRPr="00E8050F" w:rsidRDefault="009F0372" w:rsidP="009F0372">
      <w:pPr>
        <w:pStyle w:val="COLNumbered"/>
      </w:pPr>
      <w:r w:rsidRPr="00E8050F">
        <w:t xml:space="preserve">In compliance with TWC § 13.183, </w:t>
      </w:r>
      <w:r w:rsidR="006449B8">
        <w:t>Kerr County WS</w:t>
      </w:r>
      <w:r w:rsidR="004E6A52">
        <w:t>’s</w:t>
      </w:r>
      <w:r w:rsidRPr="00E8050F">
        <w:t xml:space="preserve"> overall revenues permit </w:t>
      </w:r>
      <w:r w:rsidR="006449B8">
        <w:t>Kerr County WS</w:t>
      </w:r>
      <w:r w:rsidRPr="00E8050F">
        <w:t xml:space="preserve"> a reasonable opportunity to earn a reasonable return on its invested capital used and useful in providing service to the public over and above its reasonable and necessary operating expenses and to preserve the financial integrity of the utility.</w:t>
      </w:r>
    </w:p>
    <w:p w:rsidR="009F0372" w:rsidRPr="00E8050F" w:rsidRDefault="009F0372" w:rsidP="009F0372">
      <w:pPr>
        <w:pStyle w:val="COLNumbered"/>
      </w:pPr>
      <w:r w:rsidRPr="00E8050F">
        <w:t xml:space="preserve">An overall return of 6.98% will not yield </w:t>
      </w:r>
      <w:r w:rsidR="006449B8">
        <w:t>Kerr County WS</w:t>
      </w:r>
      <w:r w:rsidRPr="00E8050F">
        <w:t xml:space="preserve"> more than a fair return on the invested capital used and useful in rendering service in accordance with TWC § 13.184.</w:t>
      </w:r>
    </w:p>
    <w:p w:rsidR="009F0372" w:rsidRPr="00E8050F" w:rsidRDefault="009F0372" w:rsidP="009F0372">
      <w:pPr>
        <w:pStyle w:val="COLNumbered"/>
      </w:pPr>
      <w:r w:rsidRPr="00E8050F">
        <w:t xml:space="preserve">The rates approved in this case are based on original cost, less depreciation, of property used and useful to </w:t>
      </w:r>
      <w:r w:rsidR="006449B8">
        <w:t>Kerr County WS</w:t>
      </w:r>
      <w:r w:rsidR="004E6A52">
        <w:t>’s</w:t>
      </w:r>
      <w:r w:rsidRPr="00E8050F">
        <w:t xml:space="preserve"> provision of service in accordance with TWC </w:t>
      </w:r>
      <w:r w:rsidR="008E56C2">
        <w:br/>
      </w:r>
      <w:r w:rsidRPr="00E8050F">
        <w:t>§ 13.185.</w:t>
      </w:r>
    </w:p>
    <w:p w:rsidR="009F0372" w:rsidRPr="009F0372" w:rsidRDefault="009F0372" w:rsidP="009F0372">
      <w:pPr>
        <w:pStyle w:val="COLNumbered"/>
      </w:pPr>
      <w:r w:rsidRPr="009F0372">
        <w:t>The rates approved in this case are just and reasonable, comply with the ratemaking provisions in TWC chapter 13, and are not unreasonably discriminatory, preferential, or prejudicial.</w:t>
      </w:r>
    </w:p>
    <w:p w:rsidR="009F0372" w:rsidRDefault="009F0372" w:rsidP="009F0372">
      <w:pPr>
        <w:pStyle w:val="COLNumbered"/>
      </w:pPr>
      <w:r w:rsidRPr="009F0372">
        <w:t>The application does not constitute a major rate proceeding as defined by 16 TAC §</w:t>
      </w:r>
      <w:r w:rsidR="004E6A52">
        <w:t> </w:t>
      </w:r>
      <w:r w:rsidRPr="009F0372">
        <w:t>22.2(27).</w:t>
      </w:r>
    </w:p>
    <w:p w:rsidR="009F0372" w:rsidRPr="009F0372" w:rsidRDefault="009F0372" w:rsidP="009F0372">
      <w:pPr>
        <w:pStyle w:val="COLNumbered"/>
      </w:pPr>
      <w:r w:rsidRPr="009F0372">
        <w:t>The requirements for informal disposition in 16 TAC § 22.35 have been met in this proceeding.</w:t>
      </w:r>
    </w:p>
    <w:p w:rsidR="009F0372" w:rsidRPr="00E8050F" w:rsidRDefault="009F0372" w:rsidP="009F0372">
      <w:pPr>
        <w:pStyle w:val="Heading1"/>
      </w:pPr>
      <w:r w:rsidRPr="00E8050F">
        <w:t>Ordering Paragraphs</w:t>
      </w:r>
    </w:p>
    <w:p w:rsidR="009F0372" w:rsidRPr="00E8050F" w:rsidRDefault="009F0372" w:rsidP="004E6A52">
      <w:pPr>
        <w:pStyle w:val="BodyText"/>
        <w:tabs>
          <w:tab w:val="left" w:pos="720"/>
        </w:tabs>
        <w:ind w:firstLine="0"/>
      </w:pPr>
      <w:r>
        <w:tab/>
      </w:r>
      <w:r w:rsidRPr="00E8050F">
        <w:t>In accordance with these findings of fact and conclusions of law, the Commission issues</w:t>
      </w:r>
      <w:r w:rsidR="004E6A52">
        <w:t xml:space="preserve"> </w:t>
      </w:r>
      <w:r w:rsidRPr="00E8050F">
        <w:t>the following orders:</w:t>
      </w:r>
    </w:p>
    <w:p w:rsidR="009F0372" w:rsidRPr="00E8050F" w:rsidRDefault="009F0372" w:rsidP="009F0372">
      <w:pPr>
        <w:pStyle w:val="OrderingParagraph"/>
      </w:pPr>
      <w:r w:rsidRPr="00E8050F">
        <w:t xml:space="preserve">The Commission approves </w:t>
      </w:r>
      <w:r w:rsidR="006449B8">
        <w:t>Kerr County WS</w:t>
      </w:r>
      <w:r w:rsidR="004E6A52">
        <w:t>’s</w:t>
      </w:r>
      <w:r w:rsidRPr="00E8050F">
        <w:t xml:space="preserve"> change in water rates as modified by the agreement to the extent provided in this Order.</w:t>
      </w:r>
    </w:p>
    <w:p w:rsidR="009F0372" w:rsidRPr="00E8050F" w:rsidRDefault="004E6A52" w:rsidP="009F0372">
      <w:pPr>
        <w:pStyle w:val="OrderingParagraph"/>
      </w:pPr>
      <w:r>
        <w:t xml:space="preserve">The Commission approves the </w:t>
      </w:r>
      <w:r w:rsidR="009F0372" w:rsidRPr="00E8050F">
        <w:t>tariff provided as attachment A to the</w:t>
      </w:r>
      <w:r>
        <w:t xml:space="preserve"> agreement</w:t>
      </w:r>
      <w:r w:rsidR="009F0372" w:rsidRPr="00E8050F">
        <w:t>.</w:t>
      </w:r>
    </w:p>
    <w:p w:rsidR="009F0372" w:rsidRPr="00E8050F" w:rsidRDefault="009F0372" w:rsidP="009F0372">
      <w:pPr>
        <w:pStyle w:val="OrderingParagraph"/>
      </w:pPr>
      <w:r w:rsidRPr="00E8050F">
        <w:t>The rates and terms included in the tariff provided as attachment A to the agreement are approved, effective the first day of the month following the date this Order is signed.</w:t>
      </w:r>
    </w:p>
    <w:p w:rsidR="009C3AA8" w:rsidRDefault="009C3AA8" w:rsidP="009F0372">
      <w:pPr>
        <w:pStyle w:val="OrderingParagraph"/>
      </w:pPr>
      <w:r>
        <w:t xml:space="preserve">Within 10 days of the date of this Order, Commission Staff must provide a clean copy of the tariff approved by this Order to central records to be marked </w:t>
      </w:r>
      <w:r>
        <w:rPr>
          <w:i/>
        </w:rPr>
        <w:t xml:space="preserve">Approved </w:t>
      </w:r>
      <w:r>
        <w:t>and filed in the Commission’s tariff book.</w:t>
      </w:r>
    </w:p>
    <w:p w:rsidR="009F0372" w:rsidRPr="00E8050F" w:rsidRDefault="006449B8" w:rsidP="009F0372">
      <w:pPr>
        <w:pStyle w:val="OrderingParagraph"/>
      </w:pPr>
      <w:r>
        <w:t>Kerr County WS</w:t>
      </w:r>
      <w:r w:rsidR="009F0372" w:rsidRPr="00E8050F">
        <w:t xml:space="preserve"> must not seek to recover and must not collect any rate-case expenses that it incurred or will incur related to this docket.</w:t>
      </w:r>
    </w:p>
    <w:p w:rsidR="009F0372" w:rsidRPr="00E8050F" w:rsidRDefault="009F0372" w:rsidP="009F0372">
      <w:pPr>
        <w:pStyle w:val="OrderingParagraph"/>
      </w:pPr>
      <w:r w:rsidRPr="00E8050F">
        <w:t>Entry of this Order d</w:t>
      </w:r>
      <w:r w:rsidR="004E6A52">
        <w:t>oes not indicate the Commission’</w:t>
      </w:r>
      <w:r w:rsidRPr="00E8050F">
        <w:t>s endorsement or approval of any principle or methodology that may underlie the agreement and must not be regarded as precedential as to the appropriateness of any principle or methodology underlying the agreement.</w:t>
      </w:r>
    </w:p>
    <w:p w:rsidR="009F0372" w:rsidRDefault="009F0372" w:rsidP="009F0372">
      <w:pPr>
        <w:pStyle w:val="OrderingParagraph"/>
      </w:pPr>
      <w:r w:rsidRPr="00E8050F">
        <w:t>The Commission denies all other motions and any other requests for general or specific relief</w:t>
      </w:r>
      <w:r w:rsidR="009C3AA8">
        <w:t xml:space="preserve"> not expressly granted</w:t>
      </w:r>
      <w:r w:rsidRPr="00E8050F">
        <w:t>.</w:t>
      </w:r>
    </w:p>
    <w:p w:rsidR="00160DCD" w:rsidRDefault="00160DCD" w:rsidP="00D3677F">
      <w:pPr>
        <w:pStyle w:val="Dateline"/>
        <w:spacing w:before="240"/>
      </w:pPr>
      <w:r>
        <w:t xml:space="preserve">Signed at Austin, Texas the ______ day of </w:t>
      </w:r>
      <w:r w:rsidR="00F36ED2">
        <w:t>July</w:t>
      </w:r>
      <w:r w:rsidR="009F0372">
        <w:t xml:space="preserve"> 2019</w:t>
      </w:r>
      <w:r w:rsidR="008D1724">
        <w:t>.</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342263"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342263" w:rsidP="00160DCD">
      <w:pPr>
        <w:pStyle w:val="Signatures"/>
      </w:pPr>
      <w:r>
        <w:t>SHELLY BOTKIN</w:t>
      </w:r>
      <w:r w:rsidR="00160DCD">
        <w:t>, COMMISSIONER</w:t>
      </w:r>
    </w:p>
    <w:p w:rsidR="00160DCD" w:rsidRDefault="00160DCD" w:rsidP="00160DCD"/>
    <w:p w:rsidR="00160DCD" w:rsidRDefault="00160DCD" w:rsidP="00160DCD"/>
    <w:p w:rsidR="00160DCD" w:rsidRDefault="00160DCD" w:rsidP="00160DCD"/>
    <w:p w:rsidR="00FE4318" w:rsidRPr="009F0372" w:rsidRDefault="00FE4318" w:rsidP="0062202F">
      <w:pPr>
        <w:pStyle w:val="EndMatter"/>
        <w:rPr>
          <w:sz w:val="16"/>
          <w:szCs w:val="16"/>
        </w:rPr>
      </w:pPr>
      <w:r w:rsidRPr="009F0372">
        <w:rPr>
          <w:sz w:val="16"/>
          <w:szCs w:val="16"/>
        </w:rPr>
        <w:t>W2013</w:t>
      </w:r>
    </w:p>
    <w:p w:rsidR="00160DCD" w:rsidRPr="009F0372" w:rsidRDefault="00342263" w:rsidP="0062202F">
      <w:pPr>
        <w:pStyle w:val="EndMatter"/>
        <w:rPr>
          <w:sz w:val="16"/>
          <w:szCs w:val="16"/>
        </w:rPr>
      </w:pPr>
      <w:r w:rsidRPr="009F0372">
        <w:rPr>
          <w:noProof/>
          <w:sz w:val="16"/>
          <w:szCs w:val="16"/>
        </w:rPr>
        <w:fldChar w:fldCharType="begin"/>
      </w:r>
      <w:r w:rsidRPr="009F0372">
        <w:rPr>
          <w:noProof/>
          <w:sz w:val="16"/>
          <w:szCs w:val="16"/>
        </w:rPr>
        <w:instrText xml:space="preserve"> FILENAME  \* Lower \p  \* MERGEFORMAT </w:instrText>
      </w:r>
      <w:r w:rsidRPr="009F0372">
        <w:rPr>
          <w:noProof/>
          <w:sz w:val="16"/>
          <w:szCs w:val="16"/>
        </w:rPr>
        <w:fldChar w:fldCharType="separate"/>
      </w:r>
      <w:r w:rsidR="00310D2D">
        <w:rPr>
          <w:noProof/>
          <w:sz w:val="16"/>
          <w:szCs w:val="16"/>
        </w:rPr>
        <w:t>q:\cadm\orders\soah settled\47000\47161 po.docx</w:t>
      </w:r>
      <w:r w:rsidRPr="009F0372">
        <w:rPr>
          <w:noProof/>
          <w:sz w:val="16"/>
          <w:szCs w:val="16"/>
        </w:rPr>
        <w:fldChar w:fldCharType="end"/>
      </w:r>
    </w:p>
    <w:sectPr w:rsidR="00160DCD" w:rsidRPr="009F0372"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372" w:rsidRDefault="009F0372" w:rsidP="00D03394">
      <w:r>
        <w:separator/>
      </w:r>
    </w:p>
  </w:endnote>
  <w:endnote w:type="continuationSeparator" w:id="0">
    <w:p w:rsidR="009F0372" w:rsidRDefault="009F037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372" w:rsidRDefault="009F0372" w:rsidP="00D03394">
      <w:r>
        <w:separator/>
      </w:r>
    </w:p>
  </w:footnote>
  <w:footnote w:type="continuationSeparator" w:id="0">
    <w:p w:rsidR="009F0372" w:rsidRDefault="009F0372" w:rsidP="00D03394">
      <w:r>
        <w:continuationSeparator/>
      </w:r>
    </w:p>
  </w:footnote>
  <w:footnote w:id="1">
    <w:p w:rsidR="004E6A52" w:rsidRDefault="004E6A52">
      <w:pPr>
        <w:pStyle w:val="FootnoteText"/>
      </w:pPr>
      <w:r>
        <w:rPr>
          <w:rStyle w:val="FootnoteReference"/>
        </w:rPr>
        <w:footnoteRef/>
      </w:r>
      <w:r>
        <w:t xml:space="preserve"> </w:t>
      </w:r>
      <w:r w:rsidR="00B1377B">
        <w:t>Administrative Procedure Act, Tex. Gov’t Code</w:t>
      </w:r>
      <w:r>
        <w:t xml:space="preserve"> §§ 2001.001–.902.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59523F">
    <w:pPr>
      <w:pStyle w:val="Header"/>
      <w:tabs>
        <w:tab w:val="clear" w:pos="4680"/>
        <w:tab w:val="center" w:pos="5040"/>
      </w:tabs>
    </w:pPr>
    <w:r>
      <w:t>PUC Docket No. </w:t>
    </w:r>
    <w:r w:rsidR="0059523F">
      <w:t>47161</w:t>
    </w:r>
    <w:r>
      <w:tab/>
    </w:r>
    <w:r w:rsidR="0059523F">
      <w:t xml:space="preserve">Proposed </w:t>
    </w:r>
    <w:r>
      <w:t>Order</w:t>
    </w:r>
    <w:r>
      <w:tab/>
      <w:t xml:space="preserve">Page </w:t>
    </w:r>
    <w:r>
      <w:fldChar w:fldCharType="begin"/>
    </w:r>
    <w:r>
      <w:instrText xml:space="preserve"> PAGE   \* MERGEFORMAT </w:instrText>
    </w:r>
    <w:r>
      <w:fldChar w:fldCharType="separate"/>
    </w:r>
    <w:r w:rsidR="00976266">
      <w:rPr>
        <w:noProof/>
      </w:rPr>
      <w:t>8</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976266">
      <w:rPr>
        <w:noProof/>
      </w:rPr>
      <w:t>8</w:t>
    </w:r>
    <w:r w:rsidR="00342263">
      <w:rPr>
        <w:noProof/>
      </w:rPr>
      <w:fldChar w:fldCharType="end"/>
    </w:r>
  </w:p>
  <w:p w:rsidR="00ED04FC" w:rsidRDefault="00ED04FC">
    <w:pPr>
      <w:pStyle w:val="Header"/>
    </w:pPr>
    <w:r>
      <w:t>SOAH Docket No. 473-</w:t>
    </w:r>
    <w:r w:rsidR="0059523F">
      <w:t>18</w:t>
    </w:r>
    <w:r>
      <w:t>-</w:t>
    </w:r>
    <w:r w:rsidR="0059523F">
      <w:t>1228.WS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372"/>
    <w:rsid w:val="00010887"/>
    <w:rsid w:val="00016EEF"/>
    <w:rsid w:val="00042D1A"/>
    <w:rsid w:val="000E5DBE"/>
    <w:rsid w:val="000F4E9C"/>
    <w:rsid w:val="000F5236"/>
    <w:rsid w:val="00100F09"/>
    <w:rsid w:val="001169CA"/>
    <w:rsid w:val="0015109B"/>
    <w:rsid w:val="00160DCD"/>
    <w:rsid w:val="001831A0"/>
    <w:rsid w:val="001D3870"/>
    <w:rsid w:val="001D4F4B"/>
    <w:rsid w:val="001D7AD1"/>
    <w:rsid w:val="001E360C"/>
    <w:rsid w:val="001F7AD5"/>
    <w:rsid w:val="002003F5"/>
    <w:rsid w:val="00234CD6"/>
    <w:rsid w:val="002453FA"/>
    <w:rsid w:val="00264DCD"/>
    <w:rsid w:val="00266F9F"/>
    <w:rsid w:val="00275A54"/>
    <w:rsid w:val="002B2839"/>
    <w:rsid w:val="002D2205"/>
    <w:rsid w:val="002F4952"/>
    <w:rsid w:val="00310D2D"/>
    <w:rsid w:val="00312838"/>
    <w:rsid w:val="00342263"/>
    <w:rsid w:val="003477FB"/>
    <w:rsid w:val="003729E5"/>
    <w:rsid w:val="003738E7"/>
    <w:rsid w:val="00391009"/>
    <w:rsid w:val="00391166"/>
    <w:rsid w:val="003B1004"/>
    <w:rsid w:val="003D038D"/>
    <w:rsid w:val="003D1CD6"/>
    <w:rsid w:val="003D63AE"/>
    <w:rsid w:val="003E3B72"/>
    <w:rsid w:val="00405A3A"/>
    <w:rsid w:val="00432011"/>
    <w:rsid w:val="00433B5E"/>
    <w:rsid w:val="00444AF8"/>
    <w:rsid w:val="004A65FA"/>
    <w:rsid w:val="004E082A"/>
    <w:rsid w:val="004E6A52"/>
    <w:rsid w:val="004F49CD"/>
    <w:rsid w:val="00516DDA"/>
    <w:rsid w:val="00530F46"/>
    <w:rsid w:val="00581280"/>
    <w:rsid w:val="0059523F"/>
    <w:rsid w:val="0059687C"/>
    <w:rsid w:val="005B28B6"/>
    <w:rsid w:val="005C3512"/>
    <w:rsid w:val="005D39FE"/>
    <w:rsid w:val="005E3281"/>
    <w:rsid w:val="006138D5"/>
    <w:rsid w:val="0062202F"/>
    <w:rsid w:val="006449B8"/>
    <w:rsid w:val="00644E9A"/>
    <w:rsid w:val="00656A25"/>
    <w:rsid w:val="006732AB"/>
    <w:rsid w:val="00677B5E"/>
    <w:rsid w:val="006949BC"/>
    <w:rsid w:val="006B0179"/>
    <w:rsid w:val="006B630F"/>
    <w:rsid w:val="006D63A9"/>
    <w:rsid w:val="006E0819"/>
    <w:rsid w:val="006F545A"/>
    <w:rsid w:val="007455C1"/>
    <w:rsid w:val="007572FC"/>
    <w:rsid w:val="00792990"/>
    <w:rsid w:val="007A2C12"/>
    <w:rsid w:val="007E28A2"/>
    <w:rsid w:val="0080046C"/>
    <w:rsid w:val="0080100D"/>
    <w:rsid w:val="0085181B"/>
    <w:rsid w:val="00873361"/>
    <w:rsid w:val="008738BF"/>
    <w:rsid w:val="008D1724"/>
    <w:rsid w:val="008E2323"/>
    <w:rsid w:val="008E56C2"/>
    <w:rsid w:val="0090041B"/>
    <w:rsid w:val="009037DB"/>
    <w:rsid w:val="0091767E"/>
    <w:rsid w:val="0091776A"/>
    <w:rsid w:val="009207F2"/>
    <w:rsid w:val="00946043"/>
    <w:rsid w:val="00956B7A"/>
    <w:rsid w:val="009727E0"/>
    <w:rsid w:val="00976266"/>
    <w:rsid w:val="009B392A"/>
    <w:rsid w:val="009C1919"/>
    <w:rsid w:val="009C3AA8"/>
    <w:rsid w:val="009F0372"/>
    <w:rsid w:val="00A035EA"/>
    <w:rsid w:val="00A2222E"/>
    <w:rsid w:val="00A40798"/>
    <w:rsid w:val="00A62333"/>
    <w:rsid w:val="00A87701"/>
    <w:rsid w:val="00AB0CC3"/>
    <w:rsid w:val="00AB30EB"/>
    <w:rsid w:val="00AB70F8"/>
    <w:rsid w:val="00AD065E"/>
    <w:rsid w:val="00B02ACE"/>
    <w:rsid w:val="00B12A30"/>
    <w:rsid w:val="00B1377B"/>
    <w:rsid w:val="00B22348"/>
    <w:rsid w:val="00B450D3"/>
    <w:rsid w:val="00B71CA8"/>
    <w:rsid w:val="00B76188"/>
    <w:rsid w:val="00B82E07"/>
    <w:rsid w:val="00B87F97"/>
    <w:rsid w:val="00BD306E"/>
    <w:rsid w:val="00BD428B"/>
    <w:rsid w:val="00BF1393"/>
    <w:rsid w:val="00BF4829"/>
    <w:rsid w:val="00BF7C4F"/>
    <w:rsid w:val="00C11114"/>
    <w:rsid w:val="00C11308"/>
    <w:rsid w:val="00C34164"/>
    <w:rsid w:val="00C4444E"/>
    <w:rsid w:val="00C54659"/>
    <w:rsid w:val="00CC6727"/>
    <w:rsid w:val="00CE32AC"/>
    <w:rsid w:val="00D03394"/>
    <w:rsid w:val="00D1503F"/>
    <w:rsid w:val="00D3375A"/>
    <w:rsid w:val="00D3677F"/>
    <w:rsid w:val="00D42616"/>
    <w:rsid w:val="00D451DC"/>
    <w:rsid w:val="00D470E4"/>
    <w:rsid w:val="00D51A1F"/>
    <w:rsid w:val="00D63D30"/>
    <w:rsid w:val="00D706B4"/>
    <w:rsid w:val="00D760C5"/>
    <w:rsid w:val="00DC27B4"/>
    <w:rsid w:val="00DC3E65"/>
    <w:rsid w:val="00DD24A1"/>
    <w:rsid w:val="00E139B5"/>
    <w:rsid w:val="00E146C3"/>
    <w:rsid w:val="00E33CDF"/>
    <w:rsid w:val="00E532AF"/>
    <w:rsid w:val="00E67B40"/>
    <w:rsid w:val="00E858D8"/>
    <w:rsid w:val="00EB3FB6"/>
    <w:rsid w:val="00EC0771"/>
    <w:rsid w:val="00ED04FC"/>
    <w:rsid w:val="00EE5DDA"/>
    <w:rsid w:val="00F01C45"/>
    <w:rsid w:val="00F36111"/>
    <w:rsid w:val="00F36ED2"/>
    <w:rsid w:val="00F65696"/>
    <w:rsid w:val="00F65C47"/>
    <w:rsid w:val="00FA1E83"/>
    <w:rsid w:val="00FA4F45"/>
    <w:rsid w:val="00FC35C4"/>
    <w:rsid w:val="00FD01C1"/>
    <w:rsid w:val="00FE4318"/>
    <w:rsid w:val="00FE436C"/>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A2BB6A4B-74D5-4A3B-9359-4EE1C5AA0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A283C-617F-4EC6-A0EA-0AAD99993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order2013(wd'ab).dotx</Template>
  <TotalTime>15</TotalTime>
  <Pages>8</Pages>
  <Words>1779</Words>
  <Characters>10143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10</cp:revision>
  <cp:lastPrinted>2019-06-20T13:59:00Z</cp:lastPrinted>
  <dcterms:created xsi:type="dcterms:W3CDTF">2019-06-19T19:07:00Z</dcterms:created>
  <dcterms:modified xsi:type="dcterms:W3CDTF">2019-06-20T14:01:00Z</dcterms:modified>
</cp:coreProperties>
</file>